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161491" w:rsidRDefault="00D239AD" w:rsidP="00BA422D">
      <w:pPr>
        <w:spacing w:after="0" w:line="240" w:lineRule="auto"/>
        <w:ind w:left="2410" w:hanging="241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320284">
        <w:rPr>
          <w:rFonts w:asciiTheme="minorBidi" w:hAnsiTheme="minorBidi" w:cs="Cordia New" w:hint="cs"/>
          <w:b/>
          <w:bCs/>
          <w:noProof/>
          <w:sz w:val="30"/>
          <w:szCs w:val="30"/>
          <w:cs/>
          <w:lang w:bidi="th-TH"/>
        </w:rPr>
        <w:t xml:space="preserve">  </w:t>
      </w:r>
      <w:r w:rsidR="00C81DB8" w:rsidRPr="0016149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การขอใบแทนใบรับแจ้งการดำเนินการผลิต นำเข้า ส่งออก หรือมีไว้ในครอบครองซึ่ง</w:t>
      </w:r>
      <w:r w:rsidR="00BA422D">
        <w:rPr>
          <w:rFonts w:asciiTheme="minorBidi" w:hAnsiTheme="minorBidi" w:cs="Cordia New" w:hint="cs"/>
          <w:b/>
          <w:bCs/>
          <w:noProof/>
          <w:sz w:val="30"/>
          <w:szCs w:val="30"/>
          <w:cs/>
          <w:lang w:bidi="th-TH"/>
        </w:rPr>
        <w:t xml:space="preserve">    </w:t>
      </w:r>
      <w:r w:rsidR="00C81DB8" w:rsidRPr="0016149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วัตถุอันตรายชนิดที่ </w:t>
      </w:r>
      <w:r w:rsidR="00C81DB8" w:rsidRPr="00161491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0F7F63" w:rsidRDefault="00D239AD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161491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161491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161491">
        <w:rPr>
          <w:rFonts w:asciiTheme="minorBidi" w:hAnsiTheme="minorBidi"/>
          <w:sz w:val="30"/>
          <w:szCs w:val="30"/>
          <w:lang w:bidi="th-TH"/>
        </w:rPr>
        <w:t>:</w:t>
      </w:r>
      <w:r w:rsidR="006F0AE0"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</w:t>
      </w:r>
      <w:r w:rsidR="00320284"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</w:t>
      </w:r>
      <w:r w:rsidR="002E0A2B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32028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161491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161491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161491">
        <w:rPr>
          <w:rFonts w:asciiTheme="minorBidi" w:hAnsiTheme="minorBidi"/>
          <w:sz w:val="30"/>
          <w:szCs w:val="30"/>
          <w:lang w:bidi="th-TH"/>
        </w:rPr>
        <w:t>:</w:t>
      </w:r>
      <w:r w:rsidRPr="00161491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161491" w:rsidRDefault="00320284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13335" b="19050"/>
                <wp:wrapNone/>
                <wp:docPr id="7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0F7F63" w:rsidRDefault="00132E1B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0F7F6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0F7F63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0F7F63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0F7F6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การขอใบแทนใบรับแจ้งการดำเนินการผลิต นำเข้า ส่งออก หรือมีไว้ในครอบครองซึ่งวัตถุอันตรายชนิดที่ </w:t>
      </w:r>
    </w:p>
    <w:p w:rsidR="00132E1B" w:rsidRPr="00161491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0F7F6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0F7F63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0F7F63">
        <w:rPr>
          <w:rFonts w:ascii="Cordia New" w:hAnsi="Cordia New"/>
          <w:b/>
          <w:bCs/>
          <w:noProof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2E0A2B" w:rsidRPr="000F7F63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32028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161491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161491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อนุญาต</w:t>
      </w:r>
      <w:r w:rsidR="00C81DB8" w:rsidRPr="00161491">
        <w:rPr>
          <w:rFonts w:asciiTheme="minorBidi" w:hAnsiTheme="minorBidi"/>
          <w:noProof/>
          <w:sz w:val="30"/>
          <w:szCs w:val="30"/>
        </w:rPr>
        <w:t>/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ออกใบอนุญาต</w:t>
      </w:r>
      <w:r w:rsidR="00C81DB8" w:rsidRPr="00161491">
        <w:rPr>
          <w:rFonts w:asciiTheme="minorBidi" w:hAnsiTheme="minorBidi"/>
          <w:noProof/>
          <w:sz w:val="30"/>
          <w:szCs w:val="30"/>
        </w:rPr>
        <w:t>/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รับรอง</w:t>
      </w: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161491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161491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161491" w:rsidTr="00E6324A">
        <w:tc>
          <w:tcPr>
            <w:tcW w:w="675" w:type="dxa"/>
          </w:tcPr>
          <w:p w:rsidR="00394708" w:rsidRPr="00161491" w:rsidRDefault="00394708" w:rsidP="00E6324A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161491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61491" w:rsidRDefault="00394708" w:rsidP="00161491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  <w:tr w:rsidR="0087182F" w:rsidRPr="00161491" w:rsidTr="00E6324A">
        <w:tc>
          <w:tcPr>
            <w:tcW w:w="675" w:type="dxa"/>
          </w:tcPr>
          <w:p w:rsidR="00394708" w:rsidRPr="00161491" w:rsidRDefault="00394708" w:rsidP="00E6324A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161491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61491" w:rsidRDefault="00394708" w:rsidP="00161491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ประกาศสำนักงานคณะกรรมการอาหารและยา  เรื่อง การแจ้ง การออกใบรับแจ้ง การขอต่ออายุและการต่ออายุใบรับแจ้งการดําเนินการวัตถุอันตรายชนิดที่ 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2 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ที่สํานักงานคณะกรรมการอาหารและยารับผิดชอบ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 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 2556</w:t>
            </w:r>
          </w:p>
        </w:tc>
      </w:tr>
      <w:tr w:rsidR="0087182F" w:rsidRPr="00161491" w:rsidTr="00E6324A">
        <w:tc>
          <w:tcPr>
            <w:tcW w:w="675" w:type="dxa"/>
          </w:tcPr>
          <w:p w:rsidR="00394708" w:rsidRPr="00161491" w:rsidRDefault="00394708" w:rsidP="00E6324A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161491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161491" w:rsidRDefault="00394708" w:rsidP="00161491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AB6E7F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161491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161491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</w:tbl>
    <w:p w:rsidR="003F4A0D" w:rsidRPr="00161491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161491">
        <w:rPr>
          <w:rFonts w:asciiTheme="minorBidi" w:hAnsiTheme="minorBidi"/>
          <w:noProof/>
          <w:sz w:val="30"/>
          <w:szCs w:val="30"/>
        </w:rPr>
        <w:t>/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161491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161491">
        <w:rPr>
          <w:rFonts w:asciiTheme="minorBidi" w:hAnsiTheme="minorBidi"/>
          <w:b/>
          <w:bCs/>
          <w:sz w:val="30"/>
          <w:szCs w:val="30"/>
          <w:lang w:bidi="th-TH"/>
        </w:rPr>
        <w:t xml:space="preserve">: </w:t>
      </w:r>
      <w:r w:rsidR="000C0576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ส่วนกลาง,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161491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80391C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161491">
        <w:rPr>
          <w:rFonts w:asciiTheme="minorBidi" w:hAnsiTheme="minorBidi"/>
          <w:noProof/>
          <w:sz w:val="30"/>
          <w:szCs w:val="30"/>
        </w:rPr>
        <w:t>.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161491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161491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161491">
        <w:rPr>
          <w:rFonts w:asciiTheme="minorBidi" w:hAnsiTheme="minorBidi"/>
          <w:noProof/>
          <w:sz w:val="30"/>
          <w:szCs w:val="30"/>
        </w:rPr>
        <w:t>.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161491">
        <w:rPr>
          <w:rFonts w:asciiTheme="minorBidi" w:hAnsiTheme="minorBidi"/>
          <w:noProof/>
          <w:sz w:val="30"/>
          <w:szCs w:val="30"/>
        </w:rPr>
        <w:t>. 2557</w:t>
      </w:r>
      <w:r w:rsidR="00C77AEA"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161491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161491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161491">
        <w:rPr>
          <w:rFonts w:asciiTheme="minorBidi" w:hAnsiTheme="minorBidi"/>
          <w:sz w:val="30"/>
          <w:szCs w:val="30"/>
          <w:cs/>
          <w:lang w:bidi="th-TH"/>
        </w:rPr>
        <w:tab/>
      </w:r>
      <w:r w:rsidR="00C81DB8" w:rsidRPr="00161491">
        <w:rPr>
          <w:rFonts w:asciiTheme="minorBidi" w:hAnsiTheme="minorBidi"/>
          <w:noProof/>
          <w:sz w:val="30"/>
          <w:szCs w:val="30"/>
        </w:rPr>
        <w:t>2</w:t>
      </w:r>
      <w:r w:rsidR="00C81DB8" w:rsidRPr="00161491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  <w:r w:rsidRPr="00161491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161491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161491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0534B5">
        <w:rPr>
          <w:rFonts w:asciiTheme="minorBidi" w:hAnsiTheme="minorBidi" w:hint="cs"/>
          <w:noProof/>
          <w:sz w:val="30"/>
          <w:szCs w:val="30"/>
          <w:cs/>
          <w:lang w:bidi="th-TH"/>
        </w:rPr>
        <w:t xml:space="preserve"> 0</w:t>
      </w:r>
      <w:r w:rsidR="00C81DB8"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161491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0534B5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075E4A" w:rsidRPr="00161491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0534B5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0F7F63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0F7F63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0F7F63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การขอใบแทนใบรับแจ้งการดำเนินการผลิต นำเข้า ส่งออก หรือมีไว้ในครอบครองซึ่งวัตถุอันตรายชนิดที่ </w:t>
      </w:r>
      <w:r w:rsidR="00094F82" w:rsidRPr="000F7F63">
        <w:rPr>
          <w:rFonts w:asciiTheme="minorBidi" w:hAnsiTheme="minorBidi"/>
          <w:noProof/>
          <w:sz w:val="30"/>
          <w:szCs w:val="30"/>
        </w:rPr>
        <w:t xml:space="preserve">2   </w:t>
      </w:r>
    </w:p>
    <w:p w:rsidR="00320284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  <w:r w:rsidRPr="000F7F63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</w:t>
      </w:r>
      <w:r w:rsidR="00320284"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>ร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320284" w:rsidTr="00320284">
        <w:tc>
          <w:tcPr>
            <w:tcW w:w="675" w:type="dxa"/>
            <w:hideMark/>
          </w:tcPr>
          <w:p w:rsidR="00320284" w:rsidRDefault="00320284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>
              <w:rPr>
                <w:rFonts w:ascii="Cordia New" w:hAnsi="Cordia New"/>
                <w:sz w:val="30"/>
                <w:szCs w:val="30"/>
              </w:rPr>
              <w:t>1)</w:t>
            </w:r>
          </w:p>
        </w:tc>
        <w:tc>
          <w:tcPr>
            <w:tcW w:w="9639" w:type="dxa"/>
            <w:hideMark/>
          </w:tcPr>
          <w:p w:rsidR="00320284" w:rsidRDefault="00320284">
            <w:pPr>
              <w:spacing w:after="0" w:line="240" w:lineRule="auto"/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สถานที่ให้บริการ 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320284" w:rsidRDefault="00320284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320284" w:rsidRDefault="00320284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320284" w:rsidRDefault="00320284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</w:p>
          <w:p w:rsidR="00320284" w:rsidRDefault="00320284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หมายเหตุ  </w:t>
            </w:r>
          </w:p>
        </w:tc>
      </w:tr>
    </w:tbl>
    <w:p w:rsidR="00C77AEA" w:rsidRPr="000F7F63" w:rsidRDefault="00C77AEA" w:rsidP="00320284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8E2900" w:rsidRPr="00161491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18441F" w:rsidRPr="00161491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0391C" w:rsidRPr="0080391C" w:rsidRDefault="00161491" w:rsidP="0080391C">
      <w:pPr>
        <w:tabs>
          <w:tab w:val="left" w:pos="1418"/>
        </w:tabs>
        <w:spacing w:before="120" w:after="0" w:line="240" w:lineRule="auto"/>
        <w:ind w:left="425" w:hanging="425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80391C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 วิธีการ และเงื่อนไขในการยื่นคำขอ</w:t>
      </w:r>
    </w:p>
    <w:p w:rsidR="0080391C" w:rsidRDefault="00161491" w:rsidP="0080391C">
      <w:pPr>
        <w:tabs>
          <w:tab w:val="left" w:pos="1418"/>
        </w:tabs>
        <w:spacing w:before="120" w:after="0" w:line="240" w:lineRule="auto"/>
        <w:ind w:left="425" w:hanging="425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80391C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กรณีใบรับแจ้งการดำเนินการผลิตวัตถุอันตรายชนิดที่ </w:t>
      </w:r>
      <w:r w:rsidR="00575FAF" w:rsidRPr="00161491">
        <w:rPr>
          <w:rFonts w:asciiTheme="minorBidi" w:hAnsiTheme="minorBidi"/>
          <w:noProof/>
          <w:sz w:val="30"/>
          <w:szCs w:val="30"/>
        </w:rPr>
        <w:t>2 (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61491">
        <w:rPr>
          <w:rFonts w:asciiTheme="minorBidi" w:hAnsiTheme="minorBidi"/>
          <w:noProof/>
          <w:sz w:val="30"/>
          <w:szCs w:val="30"/>
        </w:rPr>
        <w:t>./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61491">
        <w:rPr>
          <w:rFonts w:asciiTheme="minorBidi" w:hAnsiTheme="minorBidi"/>
          <w:noProof/>
          <w:sz w:val="30"/>
          <w:szCs w:val="30"/>
        </w:rPr>
        <w:t>4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ก</w:t>
      </w:r>
      <w:r w:rsidR="00575FAF" w:rsidRPr="00161491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ใบรับแจ้งการดำเนินการนำเข้าวัตถุอันตรายชนิดที่ </w:t>
      </w:r>
      <w:r w:rsidR="00575FAF" w:rsidRPr="00161491">
        <w:rPr>
          <w:rFonts w:asciiTheme="minorBidi" w:hAnsiTheme="minorBidi"/>
          <w:noProof/>
          <w:sz w:val="30"/>
          <w:szCs w:val="30"/>
        </w:rPr>
        <w:t>2 (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61491">
        <w:rPr>
          <w:rFonts w:asciiTheme="minorBidi" w:hAnsiTheme="minorBidi"/>
          <w:noProof/>
          <w:sz w:val="30"/>
          <w:szCs w:val="30"/>
        </w:rPr>
        <w:t>./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61491">
        <w:rPr>
          <w:rFonts w:asciiTheme="minorBidi" w:hAnsiTheme="minorBidi"/>
          <w:noProof/>
          <w:sz w:val="30"/>
          <w:szCs w:val="30"/>
        </w:rPr>
        <w:t>4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ข</w:t>
      </w:r>
      <w:r w:rsidR="00575FAF" w:rsidRPr="00161491">
        <w:rPr>
          <w:rFonts w:asciiTheme="minorBidi" w:hAnsiTheme="minorBidi"/>
          <w:noProof/>
          <w:sz w:val="30"/>
          <w:szCs w:val="30"/>
        </w:rPr>
        <w:t xml:space="preserve">) 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ใบรับแจ้งการดำเนินการส่งออกวัตถุอันตรายชนิดที่ </w:t>
      </w:r>
      <w:r w:rsidR="00575FAF" w:rsidRPr="00161491">
        <w:rPr>
          <w:rFonts w:asciiTheme="minorBidi" w:hAnsiTheme="minorBidi"/>
          <w:noProof/>
          <w:sz w:val="30"/>
          <w:szCs w:val="30"/>
        </w:rPr>
        <w:t>2 (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61491">
        <w:rPr>
          <w:rFonts w:asciiTheme="minorBidi" w:hAnsiTheme="minorBidi"/>
          <w:noProof/>
          <w:sz w:val="30"/>
          <w:szCs w:val="30"/>
        </w:rPr>
        <w:t>./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61491">
        <w:rPr>
          <w:rFonts w:asciiTheme="minorBidi" w:hAnsiTheme="minorBidi"/>
          <w:noProof/>
          <w:sz w:val="30"/>
          <w:szCs w:val="30"/>
        </w:rPr>
        <w:t>4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ค</w:t>
      </w:r>
      <w:r w:rsidR="00575FAF" w:rsidRPr="00161491">
        <w:rPr>
          <w:rFonts w:asciiTheme="minorBidi" w:hAnsiTheme="minorBidi"/>
          <w:noProof/>
          <w:sz w:val="30"/>
          <w:szCs w:val="30"/>
        </w:rPr>
        <w:t xml:space="preserve">)  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หรือใบรับแจ้งการดำเนินการมีไว้ในครอบครองซึ่งวัตถุอันตรายชนิดที่ </w:t>
      </w:r>
      <w:r w:rsidR="00575FAF" w:rsidRPr="00161491">
        <w:rPr>
          <w:rFonts w:asciiTheme="minorBidi" w:hAnsiTheme="minorBidi"/>
          <w:noProof/>
          <w:sz w:val="30"/>
          <w:szCs w:val="30"/>
        </w:rPr>
        <w:t>2 (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161491">
        <w:rPr>
          <w:rFonts w:asciiTheme="minorBidi" w:hAnsiTheme="minorBidi"/>
          <w:noProof/>
          <w:sz w:val="30"/>
          <w:szCs w:val="30"/>
        </w:rPr>
        <w:t>./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161491">
        <w:rPr>
          <w:rFonts w:asciiTheme="minorBidi" w:hAnsiTheme="minorBidi"/>
          <w:noProof/>
          <w:sz w:val="30"/>
          <w:szCs w:val="30"/>
        </w:rPr>
        <w:t>4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ง</w:t>
      </w:r>
      <w:r w:rsidR="00575FAF" w:rsidRPr="00161491">
        <w:rPr>
          <w:rFonts w:asciiTheme="minorBidi" w:hAnsiTheme="minorBidi"/>
          <w:noProof/>
          <w:sz w:val="30"/>
          <w:szCs w:val="30"/>
        </w:rPr>
        <w:t>)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เกิดเหตุสูญหาย ลบเลือน หรือชำรุด ผู้รับใบแจ้งฯ สามารถยื่นหนังสือแจ้งความประสงค์ขอรับใบแทนใบรับแจ้งการดำเนินการเกี่ยวกับวัตถุอันตรายชนิดที่ </w:t>
      </w:r>
      <w:r w:rsidR="00575FAF" w:rsidRPr="00161491">
        <w:rPr>
          <w:rFonts w:asciiTheme="minorBidi" w:hAnsiTheme="minorBidi"/>
          <w:noProof/>
          <w:sz w:val="30"/>
          <w:szCs w:val="30"/>
        </w:rPr>
        <w:t xml:space="preserve">2 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ต่อพนักงานเจ้าหน้าที่ผู้ออกใบรับแจ้งฯ  พร้อมแนบเอกสารหลักฐานประกอบการพิจารณา</w:t>
      </w:r>
    </w:p>
    <w:p w:rsidR="0080391C" w:rsidRDefault="0080391C" w:rsidP="0080391C">
      <w:pPr>
        <w:tabs>
          <w:tab w:val="left" w:pos="1418"/>
        </w:tabs>
        <w:spacing w:before="120" w:after="0" w:line="240" w:lineRule="auto"/>
        <w:ind w:left="425" w:hanging="425"/>
        <w:rPr>
          <w:rFonts w:asciiTheme="minorBidi" w:hAnsiTheme="minorBidi" w:cs="Cordia New"/>
          <w:noProof/>
          <w:sz w:val="30"/>
          <w:szCs w:val="30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80391C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80391C" w:rsidRPr="00161491" w:rsidRDefault="0080391C" w:rsidP="0080391C">
      <w:pPr>
        <w:tabs>
          <w:tab w:val="left" w:pos="1418"/>
        </w:tabs>
        <w:spacing w:before="120" w:after="0" w:line="240" w:lineRule="auto"/>
        <w:ind w:left="425" w:hanging="425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แต่งตั้งพนักงานเจ้าหน้าที่เพื่อการปฏิบัติตามพระราชบัญญัติวัตถุอันตรายพ</w:t>
      </w:r>
      <w:r w:rsidR="00575FAF" w:rsidRPr="00161491">
        <w:rPr>
          <w:rFonts w:asciiTheme="minorBidi" w:hAnsiTheme="minorBidi"/>
          <w:noProof/>
          <w:sz w:val="30"/>
          <w:szCs w:val="30"/>
        </w:rPr>
        <w:t>.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575FAF" w:rsidRPr="00161491">
        <w:rPr>
          <w:rFonts w:asciiTheme="minorBidi" w:hAnsiTheme="minorBidi"/>
          <w:noProof/>
          <w:sz w:val="30"/>
          <w:szCs w:val="30"/>
        </w:rPr>
        <w:t xml:space="preserve">. 2535 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="00575FAF" w:rsidRPr="00161491">
        <w:rPr>
          <w:rFonts w:asciiTheme="minorBidi" w:hAnsiTheme="minorBidi"/>
          <w:noProof/>
          <w:sz w:val="30"/>
          <w:szCs w:val="30"/>
        </w:rPr>
        <w:t>.</w:t>
      </w:r>
      <w:r w:rsidR="00575FAF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575FAF" w:rsidRPr="00161491">
        <w:rPr>
          <w:rFonts w:asciiTheme="minorBidi" w:hAnsiTheme="minorBidi"/>
          <w:noProof/>
          <w:sz w:val="30"/>
          <w:szCs w:val="30"/>
        </w:rPr>
        <w:t>. 2554 (</w:t>
      </w:r>
      <w:hyperlink r:id="rId9" w:history="1">
        <w:r w:rsidR="00575FAF" w:rsidRPr="00161491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="00575FAF" w:rsidRPr="00161491">
        <w:rPr>
          <w:rFonts w:asciiTheme="minorBidi" w:hAnsiTheme="minorBidi"/>
          <w:noProof/>
          <w:sz w:val="30"/>
          <w:szCs w:val="30"/>
        </w:rPr>
        <w:t>)</w:t>
      </w:r>
      <w:r w:rsidR="00575FAF" w:rsidRPr="00161491">
        <w:rPr>
          <w:rFonts w:asciiTheme="minorBidi" w:hAnsiTheme="minorBidi"/>
          <w:noProof/>
          <w:sz w:val="30"/>
          <w:szCs w:val="30"/>
        </w:rPr>
        <w:br/>
      </w:r>
    </w:p>
    <w:p w:rsidR="0065175D" w:rsidRPr="00161491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10433" w:type="dxa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18"/>
        <w:gridCol w:w="1571"/>
        <w:gridCol w:w="1916"/>
      </w:tblGrid>
      <w:tr w:rsidR="00313D38" w:rsidRPr="00161491" w:rsidTr="002E0A2B">
        <w:trPr>
          <w:tblHeader/>
        </w:trPr>
        <w:tc>
          <w:tcPr>
            <w:tcW w:w="675" w:type="dxa"/>
          </w:tcPr>
          <w:p w:rsidR="00313D38" w:rsidRPr="00161491" w:rsidRDefault="00313D38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161491" w:rsidRDefault="00313D38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161491" w:rsidRDefault="00313D38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161491" w:rsidRDefault="00313D38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18" w:type="dxa"/>
          </w:tcPr>
          <w:p w:rsidR="00313D38" w:rsidRPr="00161491" w:rsidRDefault="00313D38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161491" w:rsidRDefault="00313D38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161491" w:rsidRDefault="00313D38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2E0A2B" w:rsidRPr="00161491" w:rsidTr="002E0A2B">
        <w:tc>
          <w:tcPr>
            <w:tcW w:w="675" w:type="dxa"/>
          </w:tcPr>
          <w:p w:rsidR="002E0A2B" w:rsidRPr="00161491" w:rsidRDefault="002E0A2B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16149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คืนสำเนาให้ผู้ยื่นคำขอ</w:t>
            </w:r>
          </w:p>
        </w:tc>
        <w:tc>
          <w:tcPr>
            <w:tcW w:w="1418" w:type="dxa"/>
          </w:tcPr>
          <w:p w:rsidR="002E0A2B" w:rsidRPr="00161491" w:rsidRDefault="002E0A2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 xml:space="preserve">3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2E0A2B" w:rsidRPr="00161491" w:rsidRDefault="002E0A2B" w:rsidP="000F7F63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32028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2E0A2B" w:rsidRPr="00161491" w:rsidTr="002E0A2B">
        <w:tc>
          <w:tcPr>
            <w:tcW w:w="675" w:type="dxa"/>
          </w:tcPr>
          <w:p w:rsidR="002E0A2B" w:rsidRPr="00161491" w:rsidRDefault="002E0A2B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16149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 xml:space="preserve">(1)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สรุปผลการประเมินและเสนอออกใบแทน</w:t>
            </w:r>
          </w:p>
        </w:tc>
        <w:tc>
          <w:tcPr>
            <w:tcW w:w="1418" w:type="dxa"/>
          </w:tcPr>
          <w:p w:rsidR="002E0A2B" w:rsidRPr="00161491" w:rsidRDefault="002E0A2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2E0A2B" w:rsidRPr="00161491" w:rsidRDefault="002E0A2B" w:rsidP="000F7F63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32028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2E0A2B" w:rsidRPr="00161491" w:rsidTr="002E0A2B">
        <w:tc>
          <w:tcPr>
            <w:tcW w:w="675" w:type="dxa"/>
          </w:tcPr>
          <w:p w:rsidR="002E0A2B" w:rsidRPr="00161491" w:rsidRDefault="002E0A2B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16149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2E0A2B" w:rsidRPr="00161491" w:rsidRDefault="00320284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  <w:lang w:bidi="th-TH"/>
              </w:rPr>
              <w:t>1</w:t>
            </w:r>
            <w:r w:rsidR="000F7F63" w:rsidRPr="00161491">
              <w:rPr>
                <w:rFonts w:asciiTheme="minorBidi" w:hAnsiTheme="minorBidi"/>
                <w:noProof/>
                <w:sz w:val="28"/>
                <w:szCs w:val="28"/>
              </w:rPr>
              <w:t xml:space="preserve"> </w:t>
            </w:r>
            <w:r w:rsidR="000F7F63"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2E0A2B" w:rsidRPr="00161491" w:rsidRDefault="002E0A2B" w:rsidP="000F7F63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32028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2E0A2B" w:rsidRPr="00161491" w:rsidTr="002E0A2B">
        <w:tc>
          <w:tcPr>
            <w:tcW w:w="675" w:type="dxa"/>
          </w:tcPr>
          <w:p w:rsidR="002E0A2B" w:rsidRPr="00161491" w:rsidRDefault="002E0A2B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Pr="0016149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แจ้งผลการพิจารณาและส่งมอบใบแทนให้ผู้ยื่นคำขอ</w:t>
            </w:r>
          </w:p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2E0A2B" w:rsidRPr="00161491" w:rsidRDefault="002E0A2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2E0A2B" w:rsidRPr="00161491" w:rsidRDefault="002E0A2B" w:rsidP="000F7F63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320284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2E0A2B" w:rsidRPr="00161491" w:rsidRDefault="002E0A2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161491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ระยะเวลาไม่รวมเวลาที่รอผู้ยื่นคำขอมารับใบแทน</w:t>
            </w: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C26ED0" w:rsidRPr="00161491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0"/>
          <w:szCs w:val="30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9B68CC" w:rsidRPr="00161491">
        <w:rPr>
          <w:rFonts w:asciiTheme="minorBidi" w:hAnsiTheme="minorBidi"/>
          <w:noProof/>
          <w:sz w:val="30"/>
          <w:szCs w:val="30"/>
        </w:rPr>
        <w:t xml:space="preserve">2 </w:t>
      </w:r>
      <w:r w:rsidR="009B68CC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320284" w:rsidRPr="00161491" w:rsidRDefault="00320284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85230C" w:rsidRPr="00161491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งานบริการนี้</w:t>
      </w:r>
      <w:r w:rsidR="00263F10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161491" w:rsidRDefault="0080391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9B68CC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9B68CC" w:rsidRPr="00161491">
        <w:rPr>
          <w:rFonts w:asciiTheme="minorBidi" w:hAnsiTheme="minorBidi"/>
          <w:noProof/>
          <w:sz w:val="30"/>
          <w:szCs w:val="30"/>
        </w:rPr>
        <w:t xml:space="preserve">2 </w:t>
      </w:r>
      <w:r w:rsidR="009B68CC" w:rsidRPr="00161491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Pr="00161491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</w:p>
    <w:p w:rsidR="00AA7734" w:rsidRPr="00161491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19582A" w:rsidRPr="00161491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AC4ACB" w:rsidRPr="00161491" w:rsidTr="00D70488">
        <w:trPr>
          <w:tblHeader/>
          <w:jc w:val="center"/>
        </w:trPr>
        <w:tc>
          <w:tcPr>
            <w:tcW w:w="533" w:type="dxa"/>
          </w:tcPr>
          <w:p w:rsidR="003C25A4" w:rsidRPr="00161491" w:rsidRDefault="003C25A4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3C25A4" w:rsidRPr="00161491" w:rsidRDefault="003C25A4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3C25A4" w:rsidRPr="00161491" w:rsidRDefault="00452B6B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="004E651F" w:rsidRPr="00161491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C25A4" w:rsidRPr="00161491" w:rsidRDefault="003C25A4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C25A4" w:rsidRPr="00161491" w:rsidRDefault="003C25A4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C25A4" w:rsidRPr="00161491" w:rsidRDefault="003C25A4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C25A4" w:rsidRPr="00161491" w:rsidRDefault="003C25A4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320284" w:rsidRPr="00161491" w:rsidTr="00D70488">
        <w:trPr>
          <w:jc w:val="center"/>
        </w:trPr>
        <w:tc>
          <w:tcPr>
            <w:tcW w:w="533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D70488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D70488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320284" w:rsidRPr="00D70488" w:rsidRDefault="00320284" w:rsidP="00E6324A">
            <w:pPr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320284" w:rsidRDefault="00320284">
            <w:pPr>
              <w:spacing w:after="160" w:line="256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 กระทรวงพาณิชย์</w:t>
            </w:r>
          </w:p>
        </w:tc>
        <w:tc>
          <w:tcPr>
            <w:tcW w:w="1132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320284" w:rsidRPr="00D70488" w:rsidRDefault="00320284" w:rsidP="0080391C">
            <w:pPr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D70488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D70488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320284" w:rsidRPr="00161491" w:rsidTr="00D70488">
        <w:trPr>
          <w:jc w:val="center"/>
        </w:trPr>
        <w:tc>
          <w:tcPr>
            <w:tcW w:w="533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D70488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D70488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320284" w:rsidRPr="00D70488" w:rsidRDefault="00320284" w:rsidP="00E6324A">
            <w:pPr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320284" w:rsidRDefault="00320284">
            <w:pPr>
              <w:spacing w:after="160" w:line="256" w:lineRule="auto"/>
              <w:jc w:val="center"/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 กระทรวงมหาด  ไทย</w:t>
            </w:r>
          </w:p>
        </w:tc>
        <w:tc>
          <w:tcPr>
            <w:tcW w:w="1132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320284" w:rsidRPr="00D70488" w:rsidRDefault="00320284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320284" w:rsidRPr="00D70488" w:rsidRDefault="00320284" w:rsidP="0080391C">
            <w:pPr>
              <w:rPr>
                <w:rFonts w:asciiTheme="minorBidi" w:hAnsiTheme="minorBidi"/>
                <w:sz w:val="28"/>
                <w:szCs w:val="28"/>
              </w:rPr>
            </w:pP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ให้ยื่นสำเนาบัตรประจำตัวประชาชน และสำเนาใบทะเบียนพาณิชย์ 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D70488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A10CDA" w:rsidRPr="00161491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10CDA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161491" w:rsidTr="00161491">
        <w:trPr>
          <w:tblHeader/>
        </w:trPr>
        <w:tc>
          <w:tcPr>
            <w:tcW w:w="534" w:type="dxa"/>
          </w:tcPr>
          <w:p w:rsidR="00422EAB" w:rsidRPr="00161491" w:rsidRDefault="00422EAB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161491" w:rsidRDefault="00422EAB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161491" w:rsidRDefault="004E651F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</w:p>
          <w:p w:rsidR="00161491" w:rsidRDefault="004E651F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422EAB" w:rsidRPr="00161491" w:rsidRDefault="004E651F" w:rsidP="0016149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161491" w:rsidRDefault="00422EAB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161491" w:rsidRDefault="00422EAB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161491" w:rsidRDefault="00422EAB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</w:tcPr>
          <w:p w:rsidR="00422EAB" w:rsidRPr="00161491" w:rsidRDefault="00422EAB" w:rsidP="0016149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161491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161491" w:rsidTr="00161491">
        <w:tc>
          <w:tcPr>
            <w:tcW w:w="534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16149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161491" w:rsidRDefault="00AC4AC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หนังสือแจ้งความประสงค์ขอใบแทน พร้อมระบุสาเหตุที่ต้องขอใบแทน</w:t>
            </w:r>
          </w:p>
        </w:tc>
        <w:tc>
          <w:tcPr>
            <w:tcW w:w="1559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161491" w:rsidRDefault="00AC4AC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AC4ACB" w:rsidRPr="00161491" w:rsidTr="00161491">
        <w:tc>
          <w:tcPr>
            <w:tcW w:w="534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16149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161491" w:rsidRDefault="00AC4ACB" w:rsidP="00161491">
            <w:pPr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หลักฐานที่เกี่ยวข้องเพื่อประกอบการขอใบแทน</w:t>
            </w:r>
          </w:p>
        </w:tc>
        <w:tc>
          <w:tcPr>
            <w:tcW w:w="1559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161491" w:rsidRDefault="00AC4ACB" w:rsidP="001614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161491" w:rsidRDefault="00161491" w:rsidP="00161491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หลักฐานที่เกี่ยวข้องเพื่อประกอบการขอใบแทน ได้แก่ 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(1)  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ใบรับแจ้งการดำเนินการฉบับจริงที่ชำรุดเสียหาย  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สำหรับกรณีชำรุดเสียหายหรือลบเลือน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(2)  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ใบแจ้งความ  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สำหรับกรณีสูญหาย</w:t>
            </w:r>
            <w:r w:rsidR="00AC4ACB" w:rsidRPr="00161491">
              <w:rPr>
                <w:rFonts w:ascii="CordiaUPC" w:hAnsi="CordiaUPC" w:cs="CordiaUPC"/>
                <w:noProof/>
                <w:sz w:val="28"/>
                <w:szCs w:val="28"/>
              </w:rPr>
              <w:t>))</w:t>
            </w:r>
          </w:p>
        </w:tc>
      </w:tr>
      <w:tr w:rsidR="005671EE" w:rsidRPr="00161491" w:rsidTr="00161491">
        <w:tc>
          <w:tcPr>
            <w:tcW w:w="534" w:type="dxa"/>
          </w:tcPr>
          <w:p w:rsidR="005671EE" w:rsidRPr="00161491" w:rsidRDefault="005671EE" w:rsidP="00161491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161491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161491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5671EE" w:rsidRDefault="005671EE" w:rsidP="00E6324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หนังสือแสดงว่าเป็นผู้ได้รับมอบหมายให้ดำเนินกิจการของนิติบุคคลหรือบุคคลธรรมดา(1.กรณีมอบอำนาจให้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บุคคลเดียวหรือหลายคน กระทำการครั้งเดียว ปิดอากรแสตมป์ 10 บาท </w:t>
            </w:r>
          </w:p>
          <w:p w:rsidR="005671EE" w:rsidRDefault="005671EE" w:rsidP="00E6324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5671EE" w:rsidRPr="00527D29" w:rsidRDefault="005671EE" w:rsidP="000F7F63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5671EE" w:rsidRPr="00527D29" w:rsidRDefault="005671EE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5671EE" w:rsidRPr="00527D29" w:rsidRDefault="005671EE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671EE" w:rsidRPr="00527D29" w:rsidRDefault="005671EE" w:rsidP="00E6324A">
            <w:pPr>
              <w:jc w:val="center"/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992" w:type="dxa"/>
          </w:tcPr>
          <w:p w:rsidR="005671EE" w:rsidRPr="00527D29" w:rsidRDefault="005671EE" w:rsidP="00E6324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5671EE" w:rsidRPr="00527D29" w:rsidRDefault="005671EE" w:rsidP="00E6324A">
            <w:pPr>
              <w:rPr>
                <w:rFonts w:asciiTheme="minorBidi" w:hAnsiTheme="minorBidi"/>
                <w:sz w:val="28"/>
                <w:szCs w:val="28"/>
                <w:lang w:bidi="th-TH"/>
              </w:rPr>
            </w:pPr>
          </w:p>
        </w:tc>
      </w:tr>
      <w:tr w:rsidR="005671EE" w:rsidRPr="00161491" w:rsidTr="00161491">
        <w:tc>
          <w:tcPr>
            <w:tcW w:w="534" w:type="dxa"/>
          </w:tcPr>
          <w:p w:rsidR="005671EE" w:rsidRPr="00161491" w:rsidRDefault="000F7F63" w:rsidP="00161491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4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5671EE" w:rsidRDefault="005671EE" w:rsidP="00E6324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5671EE" w:rsidRDefault="005671EE" w:rsidP="00E6324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5671EE" w:rsidRDefault="005671EE" w:rsidP="00E6324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5671EE" w:rsidRPr="00527D29" w:rsidRDefault="005671EE" w:rsidP="00E6324A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1EE" w:rsidRPr="00527D29" w:rsidRDefault="005671EE" w:rsidP="00E6324A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5671EE" w:rsidRPr="00527D29" w:rsidRDefault="005671EE" w:rsidP="00E6324A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671EE" w:rsidRPr="00527D29" w:rsidRDefault="005671EE" w:rsidP="00E6324A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5671EE" w:rsidRPr="00527D29" w:rsidDel="002E0A2B" w:rsidRDefault="005671EE" w:rsidP="00E6324A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320284" w:rsidRDefault="00320284" w:rsidP="00320284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320284" w:rsidRDefault="00320284" w:rsidP="00320284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A10CDA" w:rsidRPr="00161491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161491" w:rsidTr="00090552">
        <w:tc>
          <w:tcPr>
            <w:tcW w:w="534" w:type="dxa"/>
          </w:tcPr>
          <w:p w:rsidR="00A13B6C" w:rsidRPr="00161491" w:rsidRDefault="00A13B6C" w:rsidP="00E6324A">
            <w:pPr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161491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161491" w:rsidRDefault="00A13B6C" w:rsidP="00E6324A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161491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</w:p>
          <w:p w:rsidR="00E90756" w:rsidRPr="00161491" w:rsidRDefault="00B509FC" w:rsidP="00BA422D">
            <w:pPr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161491">
              <w:rPr>
                <w:rFonts w:asciiTheme="minorBidi" w:hAnsiTheme="minorBidi"/>
                <w:i/>
                <w:iCs/>
                <w:noProof/>
                <w:sz w:val="30"/>
                <w:szCs w:val="30"/>
              </w:rPr>
              <w:t>-</w:t>
            </w:r>
            <w:r w:rsidRPr="00161491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 </w:t>
            </w:r>
          </w:p>
        </w:tc>
      </w:tr>
    </w:tbl>
    <w:p w:rsidR="008E2900" w:rsidRPr="00D70488" w:rsidRDefault="008E2900" w:rsidP="00D70488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320284" w:rsidTr="0032028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0284" w:rsidRDefault="00320284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0284" w:rsidRDefault="00320284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320284" w:rsidTr="0032028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0284" w:rsidRDefault="00320284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0284" w:rsidRDefault="00320284">
            <w:pPr>
              <w:spacing w:after="160" w:line="256" w:lineRule="auto"/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320284" w:rsidTr="0032028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0284" w:rsidRDefault="00320284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0284" w:rsidRDefault="00320284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161491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3BC7" w:rsidRPr="00161491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ตัวอย่าง</w:t>
      </w:r>
      <w:r w:rsidR="00D51311"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161491" w:rsidTr="00C1539D">
        <w:tc>
          <w:tcPr>
            <w:tcW w:w="675" w:type="dxa"/>
          </w:tcPr>
          <w:p w:rsidR="00F064C0" w:rsidRPr="00161491" w:rsidRDefault="00F064C0" w:rsidP="00E6324A">
            <w:pPr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161491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61491" w:rsidRDefault="00F064C0" w:rsidP="00161491">
            <w:pPr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ตัวอย่างหนังสือแจ้งความประสงค์ขอใบแทนใบรับแจ้งการดำเนินการเกี่ยวกับวัตถุอันตรายชนิดที่ </w:t>
            </w: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 xml:space="preserve">2 </w:t>
            </w:r>
            <w:r w:rsidRPr="00161491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เนื่องจากเหตุสูญหาย</w:t>
            </w:r>
          </w:p>
        </w:tc>
      </w:tr>
      <w:tr w:rsidR="00F064C0" w:rsidRPr="00161491" w:rsidTr="00C1539D">
        <w:tc>
          <w:tcPr>
            <w:tcW w:w="675" w:type="dxa"/>
          </w:tcPr>
          <w:p w:rsidR="00F064C0" w:rsidRPr="00161491" w:rsidRDefault="00F064C0" w:rsidP="00E6324A">
            <w:pPr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C1539D" w:rsidRPr="00161491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161491" w:rsidRDefault="00F064C0" w:rsidP="00161491">
            <w:pPr>
              <w:rPr>
                <w:rFonts w:asciiTheme="minorBidi" w:hAnsiTheme="minorBidi"/>
                <w:sz w:val="30"/>
                <w:szCs w:val="30"/>
              </w:rPr>
            </w:pPr>
            <w:r w:rsidRPr="00161491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ตัวอย่างหนังสือแจ้งความประสงค์ขอใบแทนใบรับแจ้งการดำเนินการเกี่ยวกับวัตถุอันตรายชนิดที่ </w:t>
            </w:r>
            <w:r w:rsidRPr="00161491">
              <w:rPr>
                <w:rFonts w:asciiTheme="minorBidi" w:hAnsiTheme="minorBidi"/>
                <w:noProof/>
                <w:sz w:val="30"/>
                <w:szCs w:val="30"/>
              </w:rPr>
              <w:t xml:space="preserve">2 </w:t>
            </w:r>
            <w:r w:rsidRPr="00161491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เนื่องจากเหตุชำรุด เสียหาย หรือลบเลือน</w:t>
            </w:r>
          </w:p>
        </w:tc>
      </w:tr>
    </w:tbl>
    <w:p w:rsidR="00D70488" w:rsidRPr="000F7F63" w:rsidRDefault="00D70488" w:rsidP="000F7F63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D51311" w:rsidRPr="00161491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161491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732E8C" w:rsidRPr="00732E8C" w:rsidRDefault="00161491" w:rsidP="00732E8C">
      <w:pPr>
        <w:ind w:firstLine="426"/>
        <w:rPr>
          <w:rFonts w:ascii="Cordia New" w:hAnsi="Cordia New"/>
          <w:sz w:val="30"/>
          <w:szCs w:val="30"/>
          <w:cs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732E8C" w:rsidRPr="00732E8C">
        <w:rPr>
          <w:rFonts w:ascii="Cordia New" w:hAnsi="Cordia New"/>
          <w:noProof/>
          <w:sz w:val="30"/>
          <w:szCs w:val="30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="00732E8C" w:rsidRPr="00732E8C">
        <w:rPr>
          <w:rFonts w:ascii="Cordia New" w:hAnsi="Cordia New"/>
          <w:sz w:val="30"/>
          <w:szCs w:val="30"/>
          <w:lang w:bidi="th-TH"/>
        </w:rPr>
        <w:t xml:space="preserve"> </w:t>
      </w:r>
      <w:r w:rsidR="00732E8C" w:rsidRPr="00732E8C">
        <w:rPr>
          <w:rFonts w:ascii="Cordia New" w:hAnsi="Cordia New" w:hint="cs"/>
          <w:sz w:val="30"/>
          <w:szCs w:val="30"/>
          <w:cs/>
          <w:lang w:bidi="th-TH"/>
        </w:rPr>
        <w:t>ไม่รวมระยะเวลารอผู้ประกอบการแก้ไข หรือส่งเอกสารเพิ่มเติม</w:t>
      </w:r>
    </w:p>
    <w:p w:rsidR="0064558D" w:rsidRDefault="00161491" w:rsidP="0064558D">
      <w:pPr>
        <w:spacing w:after="0" w:line="240" w:lineRule="auto"/>
        <w:rPr>
          <w:rFonts w:asciiTheme="minorBidi" w:hAnsiTheme="minorBidi" w:cs="Cordia New"/>
          <w:noProof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</w:p>
    <w:p w:rsidR="00732E8C" w:rsidRPr="00161491" w:rsidRDefault="00732E8C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64558D" w:rsidRPr="00161491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3F4A0D" w:rsidRDefault="003F4A0D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70488" w:rsidRDefault="00D70488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70488" w:rsidRDefault="00D70488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70488" w:rsidRDefault="00D70488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70488" w:rsidRDefault="00D70488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70488" w:rsidRDefault="00D70488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70488" w:rsidRDefault="00D70488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70488" w:rsidRDefault="00D70488" w:rsidP="00BA422D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0F7F63" w:rsidRPr="00A712D3" w:rsidRDefault="000F7F63" w:rsidP="000F7F63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0F7F63" w:rsidRDefault="000F7F63" w:rsidP="000F7F63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0F7F63" w:rsidRPr="00EA66AA" w:rsidRDefault="000F7F63" w:rsidP="000F7F63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320284">
        <w:rPr>
          <w:rFonts w:hint="cs"/>
          <w:sz w:val="30"/>
          <w:szCs w:val="30"/>
          <w:cs/>
          <w:lang w:bidi="th-TH"/>
        </w:rPr>
        <w:t>แพร่</w: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31750</wp:posOffset>
                </wp:positionV>
                <wp:extent cx="3086100" cy="478790"/>
                <wp:effectExtent l="8255" t="8890" r="10795" b="7620"/>
                <wp:wrapNone/>
                <wp:docPr id="39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EA66AA" w:rsidRDefault="000F7F63" w:rsidP="000F7F63">
                            <w:pPr>
                              <w:tabs>
                                <w:tab w:val="left" w:pos="142"/>
                              </w:tabs>
                              <w:spacing w:after="0" w:line="300" w:lineRule="exact"/>
                              <w:ind w:left="142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1. ศึกษารายละเอียดในคู่มือสำหรับประชาชนด้านผลิตภัณฑ์วัตถุอันตราย</w:t>
                            </w:r>
                            <w:r w:rsidRPr="00EA66AA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ตามประเภทการขออนุญาตที่เกี่ยวข้อง</w:t>
                            </w:r>
                          </w:p>
                          <w:p w:rsidR="000F7F63" w:rsidRDefault="000F7F63" w:rsidP="000F7F63">
                            <w:pPr>
                              <w:jc w:val="center"/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132.8pt;margin-top:2.5pt;width:243pt;height:37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">
                <v:textbox>
                  <w:txbxContent>
                    <w:p w:rsidR="000F7F63" w:rsidRPr="00EA66AA" w:rsidRDefault="000F7F63" w:rsidP="000F7F63">
                      <w:pPr>
                        <w:tabs>
                          <w:tab w:val="left" w:pos="142"/>
                        </w:tabs>
                        <w:spacing w:after="0" w:line="300" w:lineRule="exact"/>
                        <w:ind w:left="142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1. ศึกษารายละเอียดในคู่มือสำหรับประชาชนด้านผลิตภัณฑ์วัตถุอันตราย</w:t>
                      </w:r>
                      <w:r w:rsidRPr="00EA66AA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ตามประเภทการขออนุญาตที่เกี่ยวข้อง</w:t>
                      </w:r>
                    </w:p>
                    <w:p w:rsidR="000F7F63" w:rsidRDefault="000F7F63" w:rsidP="000F7F63">
                      <w:pPr>
                        <w:jc w:val="center"/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3230880</wp:posOffset>
                </wp:positionH>
                <wp:positionV relativeFrom="paragraph">
                  <wp:posOffset>45085</wp:posOffset>
                </wp:positionV>
                <wp:extent cx="0" cy="222885"/>
                <wp:effectExtent l="57150" t="9525" r="57150" b="15240"/>
                <wp:wrapNone/>
                <wp:docPr id="38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2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4" o:spid="_x0000_s1026" type="#_x0000_t32" style="position:absolute;margin-left:254.4pt;margin-top:3.55pt;width:0;height:17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EEcMwIAAF4EAAAOAAAAZHJzL2Uyb0RvYy54bWysVMGO2jAQvVfqP1i+Q0g2U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35560</wp:posOffset>
                </wp:positionV>
                <wp:extent cx="3086100" cy="688340"/>
                <wp:effectExtent l="8255" t="13335" r="10795" b="12700"/>
                <wp:wrapNone/>
                <wp:docPr id="37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F437AD" w:rsidRDefault="000F7F63" w:rsidP="000F7F63">
                            <w:pPr>
                              <w:tabs>
                                <w:tab w:val="left" w:pos="142"/>
                              </w:tabs>
                              <w:spacing w:after="0" w:line="300" w:lineRule="exact"/>
                              <w:ind w:left="142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2. กรอกคำขอและจัดเตรียมเอกสารหลักฐานตามที่ระบุในคู่มือสำหรับประชาชน</w:t>
                            </w: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และตามกฎระเบียบ</w:t>
                            </w: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 หลักเกณฑ์ </w:t>
                            </w:r>
                            <w:r w:rsidRPr="00F437AD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และข้อกำหนดที่เกี่ยวข้อง</w:t>
                            </w:r>
                          </w:p>
                          <w:p w:rsidR="000F7F63" w:rsidRDefault="000F7F63" w:rsidP="000F7F63">
                            <w:pPr>
                              <w:jc w:val="center"/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27" type="#_x0000_t202" style="position:absolute;margin-left:132.8pt;margin-top:2.8pt;width:243pt;height:54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">
                <v:textbox>
                  <w:txbxContent>
                    <w:p w:rsidR="000F7F63" w:rsidRPr="00F437AD" w:rsidRDefault="000F7F63" w:rsidP="000F7F63">
                      <w:pPr>
                        <w:tabs>
                          <w:tab w:val="left" w:pos="142"/>
                        </w:tabs>
                        <w:spacing w:after="0" w:line="300" w:lineRule="exact"/>
                        <w:ind w:left="142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2. กรอกคำขอและจัดเตรียมเอกสารหลักฐานตามที่ระบุในคู่มือสำหรับประชาชน</w:t>
                      </w: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 xml:space="preserve"> </w:t>
                      </w: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และตามกฎระเบียบ</w:t>
                      </w: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 xml:space="preserve"> หลักเกณฑ์ </w:t>
                      </w:r>
                      <w:r w:rsidRPr="00F437AD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และข้อกำหนดที่เกี่ยวข้อง</w:t>
                      </w:r>
                    </w:p>
                    <w:p w:rsidR="000F7F63" w:rsidRDefault="000F7F63" w:rsidP="000F7F63">
                      <w:pPr>
                        <w:jc w:val="center"/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26670</wp:posOffset>
                </wp:positionV>
                <wp:extent cx="0" cy="333375"/>
                <wp:effectExtent l="56515" t="6350" r="57785" b="22225"/>
                <wp:wrapNone/>
                <wp:docPr id="36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54.35pt;margin-top:2.1pt;width:0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127000</wp:posOffset>
                </wp:positionV>
                <wp:extent cx="2266950" cy="478790"/>
                <wp:effectExtent l="9525" t="12065" r="9525" b="13970"/>
                <wp:wrapNone/>
                <wp:docPr id="35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3.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ยื่นคำขอและเอกสารหลักฐานที่ช่องบริการตามที่ระบุในใบนัดหรือบัตรคิว</w:t>
                            </w:r>
                          </w:p>
                          <w:p w:rsidR="000F7F63" w:rsidRDefault="000F7F63" w:rsidP="000F7F63">
                            <w:pPr>
                              <w:jc w:val="center"/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28" type="#_x0000_t202" style="position:absolute;margin-left:165.15pt;margin-top:10pt;width:178.5pt;height:37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">
                <v:textbox>
                  <w:txbxContent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cs/>
                          <w:lang w:bidi="th-TH"/>
                        </w:rPr>
                      </w:pPr>
                      <w:r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 xml:space="preserve">3.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ยื่นคำขอและเอกสารหลักฐานที่ช่องบริการตามที่ระบุในใบนัดหรือบัตรคิว</w:t>
                      </w:r>
                    </w:p>
                    <w:p w:rsidR="000F7F63" w:rsidRDefault="000F7F63" w:rsidP="000F7F63">
                      <w:pPr>
                        <w:jc w:val="center"/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3230880</wp:posOffset>
                </wp:positionH>
                <wp:positionV relativeFrom="paragraph">
                  <wp:posOffset>140970</wp:posOffset>
                </wp:positionV>
                <wp:extent cx="635" cy="371475"/>
                <wp:effectExtent l="57150" t="5715" r="56515" b="22860"/>
                <wp:wrapNone/>
                <wp:docPr id="34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254.4pt;margin-top:11.1pt;width:.05pt;height:29.2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">
                <v:stroke endarrow="block"/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1335405</wp:posOffset>
                </wp:positionH>
                <wp:positionV relativeFrom="paragraph">
                  <wp:posOffset>67945</wp:posOffset>
                </wp:positionV>
                <wp:extent cx="1115060" cy="782955"/>
                <wp:effectExtent l="0" t="0" r="0" b="1905"/>
                <wp:wrapNone/>
                <wp:docPr id="33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06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7F63" w:rsidRPr="00F437AD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  <w:p w:rsidR="000F7F63" w:rsidRPr="00504D88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ครบถ้วนตาม</w:t>
                            </w:r>
                          </w:p>
                          <w:p w:rsidR="000F7F63" w:rsidRPr="00504D88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บันทึกตรวจสอบคำขอ </w:t>
                            </w:r>
                          </w:p>
                          <w:p w:rsidR="000F7F63" w:rsidRPr="00504D88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  <w:t>(Checklist)</w:t>
                            </w:r>
                          </w:p>
                          <w:p w:rsidR="000F7F63" w:rsidRDefault="000F7F63" w:rsidP="000F7F63">
                            <w:pPr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029" type="#_x0000_t202" style="position:absolute;margin-left:105.15pt;margin-top:5.35pt;width:87.8pt;height:61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JXJ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" filled="f" stroked="f">
                <v:textbox>
                  <w:txbxContent>
                    <w:p w:rsidR="000F7F63" w:rsidRPr="00F437AD" w:rsidRDefault="000F7F63" w:rsidP="000F7F63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  <w:p w:rsidR="000F7F63" w:rsidRPr="00504D88" w:rsidRDefault="000F7F63" w:rsidP="000F7F63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>ครบถ้วนตาม</w:t>
                      </w:r>
                    </w:p>
                    <w:p w:rsidR="000F7F63" w:rsidRPr="00504D88" w:rsidRDefault="000F7F63" w:rsidP="000F7F63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 xml:space="preserve">บันทึกตรวจสอบคำขอ </w:t>
                      </w:r>
                    </w:p>
                    <w:p w:rsidR="000F7F63" w:rsidRPr="00504D88" w:rsidRDefault="000F7F63" w:rsidP="000F7F63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  <w:t>(Checklist)</w:t>
                      </w:r>
                    </w:p>
                    <w:p w:rsidR="000F7F63" w:rsidRDefault="000F7F63" w:rsidP="000F7F63">
                      <w:pPr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3651250</wp:posOffset>
                </wp:positionH>
                <wp:positionV relativeFrom="paragraph">
                  <wp:posOffset>10795</wp:posOffset>
                </wp:positionV>
                <wp:extent cx="1284605" cy="840105"/>
                <wp:effectExtent l="1270" t="0" r="0" b="1270"/>
                <wp:wrapNone/>
                <wp:docPr id="32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4605" cy="840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7F63" w:rsidRPr="00F437AD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  <w:p w:rsidR="000F7F63" w:rsidRPr="00504D88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ไม่</w:t>
                            </w: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ครบถ้วน</w:t>
                            </w:r>
                            <w:r>
                              <w:rPr>
                                <w:rFonts w:ascii="Cordia New" w:hAnsi="Cordia New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/ไม่ถูกต้อง</w:t>
                            </w: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ตาม</w:t>
                            </w:r>
                          </w:p>
                          <w:p w:rsidR="000F7F63" w:rsidRPr="00504D88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บันทึกตรวจสอบคำขอ </w:t>
                            </w:r>
                          </w:p>
                          <w:p w:rsidR="000F7F63" w:rsidRPr="00504D88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/>
                                <w:sz w:val="24"/>
                                <w:szCs w:val="24"/>
                                <w:lang w:bidi="th-TH"/>
                              </w:rPr>
                              <w:t>(Checklist)</w:t>
                            </w:r>
                          </w:p>
                          <w:p w:rsidR="000F7F63" w:rsidRDefault="000F7F63" w:rsidP="000F7F63">
                            <w:pPr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3" o:spid="_x0000_s1030" type="#_x0000_t202" style="position:absolute;margin-left:287.5pt;margin-top:.85pt;width:101.15pt;height:66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Cwk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" filled="f" stroked="f">
                <v:textbox>
                  <w:txbxContent>
                    <w:p w:rsidR="000F7F63" w:rsidRPr="00F437AD" w:rsidRDefault="000F7F63" w:rsidP="000F7F63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  <w:p w:rsidR="000F7F63" w:rsidRPr="00504D88" w:rsidRDefault="000F7F63" w:rsidP="000F7F63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>
                        <w:rPr>
                          <w:rFonts w:ascii="Cordia New" w:hAnsi="Cordia New" w:hint="cs"/>
                          <w:sz w:val="24"/>
                          <w:szCs w:val="24"/>
                          <w:cs/>
                          <w:lang w:bidi="th-TH"/>
                        </w:rPr>
                        <w:t>ไม่</w:t>
                      </w: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>ครบถ้วน</w:t>
                      </w:r>
                      <w:r>
                        <w:rPr>
                          <w:rFonts w:ascii="Cordia New" w:hAnsi="Cordia New" w:hint="cs"/>
                          <w:sz w:val="24"/>
                          <w:szCs w:val="24"/>
                          <w:cs/>
                          <w:lang w:bidi="th-TH"/>
                        </w:rPr>
                        <w:t>/ไม่ถูกต้อง</w:t>
                      </w: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>ตาม</w:t>
                      </w:r>
                    </w:p>
                    <w:p w:rsidR="000F7F63" w:rsidRPr="00504D88" w:rsidRDefault="000F7F63" w:rsidP="000F7F63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cs/>
                          <w:lang w:bidi="th-TH"/>
                        </w:rPr>
                        <w:t xml:space="preserve">บันทึกตรวจสอบคำขอ </w:t>
                      </w:r>
                    </w:p>
                    <w:p w:rsidR="000F7F63" w:rsidRPr="00504D88" w:rsidRDefault="000F7F63" w:rsidP="000F7F63">
                      <w:pPr>
                        <w:spacing w:after="0" w:line="240" w:lineRule="exact"/>
                        <w:jc w:val="center"/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</w:pPr>
                      <w:r w:rsidRPr="00504D88">
                        <w:rPr>
                          <w:rFonts w:ascii="Cordia New" w:hAnsi="Cordia New"/>
                          <w:sz w:val="24"/>
                          <w:szCs w:val="24"/>
                          <w:lang w:bidi="th-TH"/>
                        </w:rPr>
                        <w:t>(Checklist)</w:t>
                      </w:r>
                    </w:p>
                    <w:p w:rsidR="000F7F63" w:rsidRDefault="000F7F63" w:rsidP="000F7F63">
                      <w:pPr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2601595</wp:posOffset>
                </wp:positionH>
                <wp:positionV relativeFrom="paragraph">
                  <wp:posOffset>47625</wp:posOffset>
                </wp:positionV>
                <wp:extent cx="1115060" cy="669925"/>
                <wp:effectExtent l="8890" t="5715" r="9525" b="10160"/>
                <wp:wrapNone/>
                <wp:docPr id="3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06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Default="000F7F63" w:rsidP="000F7F63">
                            <w:pPr>
                              <w:spacing w:before="80" w:after="0" w:line="240" w:lineRule="exact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4. เจ้าหน้าที่</w:t>
                            </w:r>
                          </w:p>
                          <w:p w:rsidR="000F7F63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ตรวจสอบคำขอและ</w:t>
                            </w:r>
                          </w:p>
                          <w:p w:rsidR="000F7F63" w:rsidRPr="00F437AD" w:rsidRDefault="000F7F63" w:rsidP="000F7F63">
                            <w:pPr>
                              <w:spacing w:after="0" w:line="240" w:lineRule="exact"/>
                              <w:jc w:val="center"/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เอกสารหลักฐาน</w:t>
                            </w:r>
                          </w:p>
                          <w:p w:rsidR="000F7F63" w:rsidRDefault="000F7F63" w:rsidP="000F7F63">
                            <w:pPr>
                              <w:rPr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204.85pt;margin-top:3.75pt;width:87.8pt;height:5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">
                <v:textbox>
                  <w:txbxContent>
                    <w:p w:rsidR="000F7F63" w:rsidRDefault="000F7F63" w:rsidP="000F7F63">
                      <w:pPr>
                        <w:spacing w:before="80" w:after="0" w:line="240" w:lineRule="exact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4. เจ้าหน้าที่</w:t>
                      </w:r>
                    </w:p>
                    <w:p w:rsidR="000F7F63" w:rsidRDefault="000F7F63" w:rsidP="000F7F63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ตรวจสอบคำขอและ</w:t>
                      </w:r>
                    </w:p>
                    <w:p w:rsidR="000F7F63" w:rsidRPr="00F437AD" w:rsidRDefault="000F7F63" w:rsidP="000F7F63">
                      <w:pPr>
                        <w:spacing w:after="0" w:line="240" w:lineRule="exact"/>
                        <w:jc w:val="center"/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เอกสารหลักฐาน</w:t>
                      </w:r>
                    </w:p>
                    <w:p w:rsidR="000F7F63" w:rsidRDefault="000F7F63" w:rsidP="000F7F63">
                      <w:pPr>
                        <w:rPr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4707890</wp:posOffset>
                </wp:positionH>
                <wp:positionV relativeFrom="paragraph">
                  <wp:posOffset>158750</wp:posOffset>
                </wp:positionV>
                <wp:extent cx="1851660" cy="838835"/>
                <wp:effectExtent l="10160" t="5715" r="5080" b="12700"/>
                <wp:wrapNone/>
                <wp:docPr id="30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660" cy="838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4.1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เจ้าหน้าที่บันทึกข้อบกพร่องและกำหนดระยะเวลาการแก้ไข /</w:t>
                            </w:r>
                          </w:p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เจ้าหน้าที่และผู้ยื่นคำขอลงนามรับทราบร่วมกัน</w:t>
                            </w:r>
                          </w:p>
                          <w:p w:rsidR="000F7F63" w:rsidRPr="003478AE" w:rsidRDefault="000F7F63" w:rsidP="000F7F63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32" type="#_x0000_t202" style="position:absolute;margin-left:370.7pt;margin-top:12.5pt;width:145.8pt;height:66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">
                <v:textbox>
                  <w:txbxContent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4.1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เจ้าหน้าที่บันทึกข้อบกพร่องและกำหนดระยะเวลาการแก้ไข /</w:t>
                      </w:r>
                    </w:p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เจ้าหน้าที่และผู้ยื่นคำขอลงนามรับทราบร่วมกัน</w:t>
                      </w:r>
                    </w:p>
                    <w:p w:rsidR="000F7F63" w:rsidRPr="003478AE" w:rsidRDefault="000F7F63" w:rsidP="000F7F63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158750</wp:posOffset>
                </wp:positionV>
                <wp:extent cx="1397635" cy="556895"/>
                <wp:effectExtent l="12065" t="5715" r="9525" b="8890"/>
                <wp:wrapNone/>
                <wp:docPr id="29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63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EA66AA" w:rsidRDefault="000F7F63" w:rsidP="000F7F63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5. </w:t>
                            </w:r>
                            <w:r>
                              <w:rPr>
                                <w:rFonts w:asciiTheme="minorBidi" w:hAnsiTheme="minorBidi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เจ้าหน้าที่รับเรื่อง/ติดตามเรื่องให้ผู้ยื่นคำขอ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33" type="#_x0000_t202" style="position:absolute;margin-left:-10.15pt;margin-top:12.5pt;width:110.05pt;height:43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">
                <v:textbox>
                  <w:txbxContent>
                    <w:p w:rsidR="000F7F63" w:rsidRPr="00EA66AA" w:rsidRDefault="000F7F63" w:rsidP="000F7F63">
                      <w:pPr>
                        <w:rPr>
                          <w:rFonts w:asciiTheme="minorBidi" w:hAnsiTheme="minorBidi"/>
                          <w:sz w:val="26"/>
                          <w:szCs w:val="26"/>
                          <w:cs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5. </w:t>
                      </w:r>
                      <w:r>
                        <w:rPr>
                          <w:rFonts w:asciiTheme="minorBidi" w:hAnsiTheme="minorBidi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เจ้าหน้าที่รับเรื่อง/ติดตามเรื่องให้ผู้ยื่นคำขอ</w:t>
                      </w:r>
                    </w:p>
                  </w:txbxContent>
                </v:textbox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1268730</wp:posOffset>
                </wp:positionH>
                <wp:positionV relativeFrom="paragraph">
                  <wp:posOffset>46990</wp:posOffset>
                </wp:positionV>
                <wp:extent cx="1266190" cy="0"/>
                <wp:effectExtent l="19050" t="55245" r="10160" b="59055"/>
                <wp:wrapNone/>
                <wp:docPr id="28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99.9pt;margin-top:3.7pt;width:99.7pt;height:0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pCqPAIAAGk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">
                <v:stroke endarrow="block"/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3716655</wp:posOffset>
                </wp:positionH>
                <wp:positionV relativeFrom="paragraph">
                  <wp:posOffset>46990</wp:posOffset>
                </wp:positionV>
                <wp:extent cx="942975" cy="0"/>
                <wp:effectExtent l="9525" t="55245" r="19050" b="59055"/>
                <wp:wrapNone/>
                <wp:docPr id="2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292.65pt;margin-top:3.7pt;width:74.2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OrG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149225</wp:posOffset>
                </wp:positionV>
                <wp:extent cx="3543300" cy="3011170"/>
                <wp:effectExtent l="19050" t="58420" r="9525" b="13335"/>
                <wp:wrapNone/>
                <wp:docPr id="26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543300" cy="30111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05" o:spid="_x0000_s1026" type="#_x0000_t34" style="position:absolute;margin-left:109.65pt;margin-top:11.75pt;width:279pt;height:237.1pt;rotation:18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">
                <v:stroke endarrow="block"/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18415</wp:posOffset>
                </wp:positionV>
                <wp:extent cx="0" cy="281940"/>
                <wp:effectExtent l="57150" t="10795" r="57150" b="21590"/>
                <wp:wrapNone/>
                <wp:docPr id="2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45.15pt;margin-top:1.45pt;width:0;height:22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">
                <v:stroke endarrow="block"/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67945</wp:posOffset>
                </wp:positionV>
                <wp:extent cx="0" cy="294005"/>
                <wp:effectExtent l="57150" t="6985" r="57150" b="22860"/>
                <wp:wrapNone/>
                <wp:docPr id="24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435.9pt;margin-top:5.35pt;width:0;height:23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147955</wp:posOffset>
                </wp:positionV>
                <wp:extent cx="1521460" cy="556895"/>
                <wp:effectExtent l="12065" t="10795" r="9525" b="13335"/>
                <wp:wrapNone/>
                <wp:docPr id="23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1460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6.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เจ้าหน้าที่พิจารณาคำขอและประเมินเอกสารหลักฐาน</w:t>
                            </w:r>
                          </w:p>
                          <w:p w:rsidR="000F7F63" w:rsidRPr="00EA66AA" w:rsidRDefault="000F7F63" w:rsidP="000F7F63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34" type="#_x0000_t202" style="position:absolute;margin-left:-10.15pt;margin-top:11.65pt;width:119.8pt;height:43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">
                <v:textbox>
                  <w:txbxContent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6.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เจ้าหน้าที่พิจารณาคำขอและประเมินเอกสารหลักฐาน</w:t>
                      </w:r>
                    </w:p>
                    <w:p w:rsidR="000F7F63" w:rsidRPr="00EA66AA" w:rsidRDefault="000F7F63" w:rsidP="000F7F63">
                      <w:pPr>
                        <w:rPr>
                          <w:rFonts w:asciiTheme="minorBidi" w:hAnsiTheme="minorBidi"/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4772660</wp:posOffset>
                </wp:positionH>
                <wp:positionV relativeFrom="paragraph">
                  <wp:posOffset>176530</wp:posOffset>
                </wp:positionV>
                <wp:extent cx="1485900" cy="676910"/>
                <wp:effectExtent l="8255" t="5080" r="10795" b="13335"/>
                <wp:wrapNone/>
                <wp:docPr id="22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4.2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เจ้าหน้าที่มอบสำเนาบันทึกข้อบกพร่องให้ผู้ยื่นคำขอไว้เป็นหลักฐาน</w:t>
                            </w:r>
                          </w:p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  <w:p w:rsidR="000F7F63" w:rsidRPr="003478AE" w:rsidRDefault="000F7F63" w:rsidP="000F7F63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35" type="#_x0000_t202" style="position:absolute;margin-left:375.8pt;margin-top:13.9pt;width:117pt;height:53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">
                <v:textbox>
                  <w:txbxContent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4.2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เจ้าหน้าที่มอบสำเนาบันทึกข้อบกพร่องให้ผู้ยื่นคำขอไว้เป็นหลักฐาน</w:t>
                      </w:r>
                    </w:p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</w:p>
                    <w:p w:rsidR="000F7F63" w:rsidRPr="003478AE" w:rsidRDefault="000F7F63" w:rsidP="000F7F63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6985</wp:posOffset>
                </wp:positionV>
                <wp:extent cx="0" cy="381635"/>
                <wp:effectExtent l="57150" t="5715" r="57150" b="22225"/>
                <wp:wrapNone/>
                <wp:docPr id="21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5.15pt;margin-top:.55pt;width:0;height:30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">
                <v:stroke endarrow="block"/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bookmarkStart w:id="0" w:name="_GoBack"/>
      <w:bookmarkEnd w:id="0"/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156210</wp:posOffset>
                </wp:positionV>
                <wp:extent cx="0" cy="351790"/>
                <wp:effectExtent l="57150" t="6350" r="57150" b="22860"/>
                <wp:wrapNone/>
                <wp:docPr id="20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435.9pt;margin-top:12.3pt;width:0;height:27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NP1NQIAAF8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156210</wp:posOffset>
                </wp:positionV>
                <wp:extent cx="1521460" cy="732790"/>
                <wp:effectExtent l="12065" t="6350" r="9525" b="13335"/>
                <wp:wrapNone/>
                <wp:docPr id="1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146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7.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แจ้งผลการพิจารณาให้ผู้ยื่นคำขอทราบภายใน </w:t>
                            </w:r>
                            <w:r w:rsidRPr="00504D88"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  <w:t xml:space="preserve">7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วัน</w:t>
                            </w:r>
                          </w:p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นับแต่วันที่พิจารณาแล้วเสร็จ</w:t>
                            </w:r>
                          </w:p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  <w:p w:rsidR="000F7F63" w:rsidRPr="00EA66AA" w:rsidRDefault="000F7F63" w:rsidP="000F7F63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36" type="#_x0000_t202" style="position:absolute;margin-left:-10.15pt;margin-top:12.3pt;width:119.8pt;height:57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">
                <v:textbox>
                  <w:txbxContent>
                    <w:p w:rsidR="000F7F63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7.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 xml:space="preserve">แจ้งผลการพิจารณาให้ผู้ยื่นคำขอทราบภายใน </w:t>
                      </w:r>
                      <w:r w:rsidRPr="00504D88"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  <w:t xml:space="preserve">7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วัน</w:t>
                      </w:r>
                    </w:p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นับแต่วันที่พิจารณาแล้วเสร็จ</w:t>
                      </w:r>
                    </w:p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</w:p>
                    <w:p w:rsidR="000F7F63" w:rsidRPr="00EA66AA" w:rsidRDefault="000F7F63" w:rsidP="000F7F63">
                      <w:pPr>
                        <w:rPr>
                          <w:rFonts w:asciiTheme="minorBidi" w:hAnsiTheme="minorBidi"/>
                          <w:sz w:val="26"/>
                          <w:szCs w:val="26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42545</wp:posOffset>
                </wp:positionV>
                <wp:extent cx="1665605" cy="543560"/>
                <wp:effectExtent l="9525" t="5080" r="10795" b="13335"/>
                <wp:wrapNone/>
                <wp:docPr id="18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5605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4.3 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ผู้ยื่นคำ</w:t>
                            </w:r>
                            <w:r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ขอ</w:t>
                            </w:r>
                            <w:r w:rsidRPr="00504D88"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แก้ไขข้อบกพร่องภายในกำหนดเวลา</w:t>
                            </w:r>
                          </w:p>
                          <w:p w:rsidR="000F7F63" w:rsidRPr="003478AE" w:rsidRDefault="000F7F63" w:rsidP="000F7F63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7" o:spid="_x0000_s1037" type="#_x0000_t202" style="position:absolute;margin-left:366.9pt;margin-top:3.35pt;width:131.15pt;height:42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">
                <v:textbox>
                  <w:txbxContent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4.3 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ผู้ยื่นคำ</w:t>
                      </w:r>
                      <w:r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ขอ</w:t>
                      </w:r>
                      <w:r w:rsidRPr="00504D88"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แก้ไขข้อบกพร่องภายในกำหนดเวลา</w:t>
                      </w:r>
                    </w:p>
                    <w:p w:rsidR="000F7F63" w:rsidRPr="003478AE" w:rsidRDefault="000F7F63" w:rsidP="000F7F63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121285</wp:posOffset>
                </wp:positionV>
                <wp:extent cx="0" cy="361315"/>
                <wp:effectExtent l="57150" t="6350" r="57150" b="22860"/>
                <wp:wrapNone/>
                <wp:docPr id="17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435.9pt;margin-top:9.55pt;width:0;height:28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KxNAIAAF8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4935855</wp:posOffset>
                </wp:positionH>
                <wp:positionV relativeFrom="paragraph">
                  <wp:posOffset>73660</wp:posOffset>
                </wp:positionV>
                <wp:extent cx="1143000" cy="543560"/>
                <wp:effectExtent l="9525" t="13970" r="9525" b="13970"/>
                <wp:wrapNone/>
                <wp:docPr id="1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504D88" w:rsidRDefault="000F7F63" w:rsidP="000F7F63">
                            <w:pPr>
                              <w:tabs>
                                <w:tab w:val="left" w:pos="0"/>
                              </w:tabs>
                              <w:spacing w:after="0" w:line="300" w:lineRule="exact"/>
                              <w:jc w:val="center"/>
                              <w:rPr>
                                <w:rFonts w:ascii="Cordia New" w:hAnsi="Cordia New"/>
                                <w:sz w:val="26"/>
                                <w:szCs w:val="26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6"/>
                                <w:szCs w:val="26"/>
                              </w:rPr>
                              <w:t xml:space="preserve">4.4 </w:t>
                            </w:r>
                            <w:r>
                              <w:rPr>
                                <w:rFonts w:ascii="Cordia New" w:hAnsi="Cordia New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เจ้าหน้าที่ตรวจสอบการแก้ไข</w:t>
                            </w:r>
                          </w:p>
                          <w:p w:rsidR="000F7F63" w:rsidRPr="003478AE" w:rsidRDefault="000F7F63" w:rsidP="000F7F63">
                            <w:pPr>
                              <w:rPr>
                                <w:rFonts w:asciiTheme="minorBidi" w:hAnsiTheme="minorBidi"/>
                                <w:sz w:val="26"/>
                                <w:szCs w:val="26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38" type="#_x0000_t202" style="position:absolute;margin-left:388.65pt;margin-top:5.8pt;width:90pt;height:42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">
                <v:textbox>
                  <w:txbxContent>
                    <w:p w:rsidR="000F7F63" w:rsidRPr="00504D88" w:rsidRDefault="000F7F63" w:rsidP="000F7F63">
                      <w:pPr>
                        <w:tabs>
                          <w:tab w:val="left" w:pos="0"/>
                        </w:tabs>
                        <w:spacing w:after="0" w:line="300" w:lineRule="exact"/>
                        <w:jc w:val="center"/>
                        <w:rPr>
                          <w:rFonts w:ascii="Cordia New" w:hAnsi="Cordia New"/>
                          <w:sz w:val="26"/>
                          <w:szCs w:val="26"/>
                          <w:lang w:bidi="th-TH"/>
                        </w:rPr>
                      </w:pPr>
                      <w:r>
                        <w:rPr>
                          <w:rFonts w:asciiTheme="minorBidi" w:hAnsiTheme="minorBidi"/>
                          <w:sz w:val="26"/>
                          <w:szCs w:val="26"/>
                        </w:rPr>
                        <w:t xml:space="preserve">4.4 </w:t>
                      </w:r>
                      <w:r>
                        <w:rPr>
                          <w:rFonts w:ascii="Cordia New" w:hAnsi="Cordia New" w:hint="cs"/>
                          <w:sz w:val="26"/>
                          <w:szCs w:val="26"/>
                          <w:cs/>
                          <w:lang w:bidi="th-TH"/>
                        </w:rPr>
                        <w:t>เจ้าหน้าที่ตรวจสอบการแก้ไข</w:t>
                      </w:r>
                    </w:p>
                    <w:p w:rsidR="000F7F63" w:rsidRPr="003478AE" w:rsidRDefault="000F7F63" w:rsidP="000F7F63">
                      <w:pPr>
                        <w:rPr>
                          <w:rFonts w:asciiTheme="minorBidi" w:hAnsiTheme="minorBidi"/>
                          <w:sz w:val="26"/>
                          <w:szCs w:val="26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5535930</wp:posOffset>
                </wp:positionH>
                <wp:positionV relativeFrom="paragraph">
                  <wp:posOffset>152400</wp:posOffset>
                </wp:positionV>
                <wp:extent cx="0" cy="409575"/>
                <wp:effectExtent l="57150" t="5715" r="57150" b="22860"/>
                <wp:wrapNone/>
                <wp:docPr id="15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435.9pt;margin-top:12pt;width:0;height:32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8IMwIAAF8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320284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rFonts w:asciiTheme="minorBidi" w:hAnsiTheme="minorBidi"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97155</wp:posOffset>
                </wp:positionV>
                <wp:extent cx="4121785" cy="988060"/>
                <wp:effectExtent l="10795" t="13970" r="10795" b="7620"/>
                <wp:wrapNone/>
                <wp:docPr id="14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785" cy="98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E8C" w:rsidRPr="00C21318" w:rsidRDefault="00732E8C" w:rsidP="00732E8C">
                            <w:pPr>
                              <w:rPr>
                                <w:color w:val="C00000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C21318">
                              <w:rPr>
                                <w:rFonts w:hint="cs"/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          </w:r>
                          </w:p>
                          <w:p w:rsidR="00732E8C" w:rsidRPr="00C21318" w:rsidRDefault="00732E8C" w:rsidP="00732E8C">
                            <w:pPr>
                              <w:rPr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</w:pPr>
                            <w:r w:rsidRPr="00C21318">
                              <w:rPr>
                                <w:rFonts w:hint="cs"/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7" o:spid="_x0000_s1039" type="#_x0000_t202" style="position:absolute;margin-left:-10.15pt;margin-top:7.65pt;width:324.55pt;height:77.8pt;z-index:251717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" strokecolor="#974706">
                <v:textbox style="mso-fit-shape-to-text:t">
                  <w:txbxContent>
                    <w:p w:rsidR="00732E8C" w:rsidRPr="00C21318" w:rsidRDefault="00732E8C" w:rsidP="00732E8C">
                      <w:pPr>
                        <w:rPr>
                          <w:color w:val="C00000"/>
                          <w:sz w:val="24"/>
                          <w:szCs w:val="24"/>
                          <w:lang w:bidi="th-TH"/>
                        </w:rPr>
                      </w:pPr>
                      <w:r w:rsidRPr="00C21318">
                        <w:rPr>
                          <w:rFonts w:hint="cs"/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    </w:r>
                    </w:p>
                    <w:p w:rsidR="00732E8C" w:rsidRPr="00C21318" w:rsidRDefault="00732E8C" w:rsidP="00732E8C">
                      <w:pPr>
                        <w:rPr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</w:pPr>
                      <w:r w:rsidRPr="00C21318">
                        <w:rPr>
                          <w:rFonts w:hint="cs"/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    </w:r>
                    </w:p>
                  </w:txbxContent>
                </v:textbox>
              </v:shape>
            </w:pict>
          </mc:Fallback>
        </mc:AlternateContent>
      </w:r>
    </w:p>
    <w:p w:rsidR="000F7F63" w:rsidRDefault="00320284" w:rsidP="000F7F63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97155</wp:posOffset>
                </wp:positionV>
                <wp:extent cx="1073785" cy="600075"/>
                <wp:effectExtent l="12065" t="5715" r="9525" b="13335"/>
                <wp:wrapNone/>
                <wp:docPr id="1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F63" w:rsidRPr="00A26226" w:rsidRDefault="000F7F63" w:rsidP="000F7F63">
                            <w:pPr>
                              <w:rPr>
                                <w:sz w:val="26"/>
                                <w:szCs w:val="26"/>
                                <w:cs/>
                                <w:lang w:bidi="th-TH"/>
                              </w:rPr>
                            </w:pPr>
                            <w:r w:rsidRPr="00A26226"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4.5 เจ้าหน้าที่คืนคำขอให้ผู้ยื่นคำ</w:t>
                            </w:r>
                            <w:r>
                              <w:rPr>
                                <w:rFonts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ขอ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40" type="#_x0000_t202" style="position:absolute;margin-left:394.1pt;margin-top:7.65pt;width:84.5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">
                <v:textbox>
                  <w:txbxContent>
                    <w:p w:rsidR="000F7F63" w:rsidRPr="00A26226" w:rsidRDefault="000F7F63" w:rsidP="000F7F63">
                      <w:pPr>
                        <w:rPr>
                          <w:sz w:val="26"/>
                          <w:szCs w:val="26"/>
                          <w:cs/>
                          <w:lang w:bidi="th-TH"/>
                        </w:rPr>
                      </w:pPr>
                      <w:r w:rsidRPr="00A26226"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4.5 เจ้าหน้าที่คืนคำขอให้ผู้ยื่นคำ</w:t>
                      </w:r>
                      <w:r>
                        <w:rPr>
                          <w:rFonts w:hint="cs"/>
                          <w:sz w:val="26"/>
                          <w:szCs w:val="26"/>
                          <w:cs/>
                          <w:lang w:bidi="th-TH"/>
                        </w:rPr>
                        <w:t>ขอ</w:t>
                      </w:r>
                    </w:p>
                  </w:txbxContent>
                </v:textbox>
              </v:shape>
            </w:pict>
          </mc:Fallback>
        </mc:AlternateContent>
      </w:r>
    </w:p>
    <w:p w:rsidR="000F7F63" w:rsidRDefault="000F7F63" w:rsidP="000F7F63">
      <w:pPr>
        <w:spacing w:after="0" w:line="240" w:lineRule="auto"/>
        <w:rPr>
          <w:sz w:val="26"/>
          <w:szCs w:val="26"/>
          <w:lang w:bidi="th-TH"/>
        </w:rPr>
      </w:pPr>
    </w:p>
    <w:p w:rsidR="000F7F63" w:rsidRDefault="000F7F63" w:rsidP="000F7F63">
      <w:pPr>
        <w:spacing w:after="0" w:line="240" w:lineRule="auto"/>
        <w:rPr>
          <w:sz w:val="26"/>
          <w:szCs w:val="26"/>
          <w:lang w:bidi="th-TH"/>
        </w:rPr>
      </w:pPr>
    </w:p>
    <w:p w:rsidR="000F7F63" w:rsidRDefault="000F7F63" w:rsidP="000F7F63">
      <w:pPr>
        <w:tabs>
          <w:tab w:val="left" w:pos="8685"/>
        </w:tabs>
        <w:rPr>
          <w:rFonts w:asciiTheme="minorBidi" w:hAnsiTheme="minorBidi"/>
          <w:sz w:val="30"/>
          <w:szCs w:val="30"/>
          <w:lang w:bidi="th-TH"/>
        </w:rPr>
      </w:pPr>
    </w:p>
    <w:p w:rsidR="00D70488" w:rsidRPr="00D70488" w:rsidRDefault="00D70488" w:rsidP="00D70488">
      <w:pPr>
        <w:spacing w:after="0" w:line="240" w:lineRule="auto"/>
        <w:jc w:val="center"/>
        <w:rPr>
          <w:rFonts w:ascii="Cordia New" w:eastAsia="Calibri" w:hAnsi="Cordia New" w:cs="Cordia New"/>
          <w:b/>
          <w:bCs/>
          <w:sz w:val="30"/>
          <w:szCs w:val="30"/>
          <w:lang w:bidi="th-TH"/>
        </w:rPr>
      </w:pPr>
      <w:r>
        <w:rPr>
          <w:rFonts w:ascii="Cordia New" w:eastAsia="Calibri" w:hAnsi="Cordia New" w:cs="Cordia New"/>
          <w:b/>
          <w:bCs/>
          <w:sz w:val="30"/>
          <w:szCs w:val="30"/>
          <w:cs/>
          <w:lang w:bidi="th-TH"/>
        </w:rPr>
        <w:lastRenderedPageBreak/>
        <w:t>แผนผัง</w:t>
      </w:r>
      <w:r w:rsidRPr="00D70488">
        <w:rPr>
          <w:rFonts w:ascii="Cordia New" w:eastAsia="Calibri" w:hAnsi="Cordia New" w:cs="Cordia New"/>
          <w:b/>
          <w:bCs/>
          <w:sz w:val="30"/>
          <w:szCs w:val="30"/>
          <w:cs/>
          <w:lang w:bidi="th-TH"/>
        </w:rPr>
        <w:t>แสดง</w:t>
      </w:r>
      <w:r w:rsidRPr="00D70488">
        <w:rPr>
          <w:rFonts w:ascii="Cordia New" w:eastAsia="Calibri" w:hAnsi="Cordia New" w:cs="Cordia New" w:hint="cs"/>
          <w:b/>
          <w:bCs/>
          <w:sz w:val="30"/>
          <w:szCs w:val="30"/>
          <w:cs/>
          <w:lang w:bidi="th-TH"/>
        </w:rPr>
        <w:t>ขั้นตอนและระยะเวลาการปฏิบัติงาน</w:t>
      </w:r>
    </w:p>
    <w:p w:rsidR="0080391C" w:rsidRDefault="00D70488" w:rsidP="00D70488">
      <w:pPr>
        <w:tabs>
          <w:tab w:val="left" w:pos="2268"/>
        </w:tabs>
        <w:spacing w:after="0" w:line="240" w:lineRule="auto"/>
        <w:jc w:val="center"/>
        <w:rPr>
          <w:rFonts w:asciiTheme="minorBidi" w:hAnsiTheme="minorBidi" w:cs="Cordia New"/>
          <w:b/>
          <w:bCs/>
          <w:noProof/>
          <w:sz w:val="30"/>
          <w:szCs w:val="30"/>
          <w:lang w:bidi="th-TH"/>
        </w:rPr>
      </w:pPr>
      <w:r w:rsidRPr="00D70488">
        <w:rPr>
          <w:rFonts w:ascii="Cordia New" w:eastAsia="Calibri" w:hAnsi="Cordia New" w:cs="Cordia New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16149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การขอใบแทนใบรับแจ้งการดำเนิน</w:t>
      </w:r>
    </w:p>
    <w:p w:rsidR="00D70488" w:rsidRPr="00D70488" w:rsidRDefault="00D70488" w:rsidP="00D70488">
      <w:pPr>
        <w:tabs>
          <w:tab w:val="left" w:pos="2268"/>
        </w:tabs>
        <w:spacing w:after="0" w:line="240" w:lineRule="auto"/>
        <w:jc w:val="center"/>
        <w:rPr>
          <w:rFonts w:ascii="Cordia New" w:eastAsia="Calibri" w:hAnsi="Cordia New" w:cs="Cordia New"/>
          <w:color w:val="0D0D0D"/>
          <w:sz w:val="30"/>
          <w:szCs w:val="30"/>
          <w:lang w:bidi="th-TH"/>
        </w:rPr>
      </w:pPr>
      <w:r w:rsidRPr="0016149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การผลิต น</w:t>
      </w:r>
      <w:r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ำเข้า ส่งออก หรือมีไว้ในครอบครอ</w:t>
      </w:r>
      <w:r>
        <w:rPr>
          <w:rFonts w:asciiTheme="minorBidi" w:hAnsiTheme="minorBidi" w:cs="Cordia New" w:hint="cs"/>
          <w:b/>
          <w:bCs/>
          <w:noProof/>
          <w:sz w:val="30"/>
          <w:szCs w:val="30"/>
          <w:cs/>
          <w:lang w:bidi="th-TH"/>
        </w:rPr>
        <w:t xml:space="preserve">ง </w:t>
      </w:r>
      <w:r w:rsidRPr="00161491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ซึ่งวัตถุอันตรายชนิดที่ </w:t>
      </w:r>
      <w:r w:rsidRPr="00161491">
        <w:rPr>
          <w:rFonts w:asciiTheme="minorBidi" w:hAnsiTheme="minorBidi"/>
          <w:b/>
          <w:bCs/>
          <w:noProof/>
          <w:sz w:val="30"/>
          <w:szCs w:val="30"/>
        </w:rPr>
        <w:t>2</w:t>
      </w:r>
    </w:p>
    <w:p w:rsidR="0080391C" w:rsidRDefault="0080391C" w:rsidP="00D70488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lang w:bidi="th-TH"/>
        </w:rPr>
      </w:pPr>
    </w:p>
    <w:p w:rsidR="00D70488" w:rsidRPr="00D70488" w:rsidRDefault="00D70488" w:rsidP="00D70488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</w:pPr>
      <w:r w:rsidRPr="00D70488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หน่วยงานที่รับผิดชอบ </w:t>
      </w:r>
      <w:r w:rsidRPr="00D70488"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 xml:space="preserve">: </w:t>
      </w:r>
      <w:r w:rsidRPr="00D70488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 </w:t>
      </w:r>
      <w:r w:rsidR="0080391C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ab/>
      </w:r>
      <w:r w:rsidR="000F7F63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0F7F63">
        <w:rPr>
          <w:rFonts w:ascii="Cordia New" w:hAnsi="Cordia New"/>
          <w:noProof/>
          <w:sz w:val="30"/>
          <w:szCs w:val="30"/>
          <w:lang w:bidi="th-TH"/>
        </w:rPr>
        <w:t>OSSC</w:t>
      </w:r>
      <w:r w:rsidR="000F7F63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0F7F63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0F7F63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320284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70488" w:rsidRDefault="00D70488" w:rsidP="00D70488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lang w:bidi="th-TH"/>
        </w:rPr>
      </w:pPr>
      <w:r w:rsidRPr="00D70488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>ประเภทของงานบริการ</w:t>
      </w:r>
      <w:r w:rsidRPr="00D70488"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 xml:space="preserve">:  </w:t>
      </w:r>
      <w:r w:rsidR="0080391C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ab/>
      </w:r>
      <w:r w:rsidRPr="00D70488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80391C" w:rsidRPr="00D70488" w:rsidRDefault="0080391C" w:rsidP="00D70488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</w:pPr>
      <w:r w:rsidRPr="0080391C"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>:</w:t>
      </w:r>
      <w:r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ab/>
      </w:r>
      <w:r w:rsidRPr="0080391C"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  <w:t>2 วันทำการ</w:t>
      </w:r>
    </w:p>
    <w:p w:rsidR="00D70488" w:rsidRPr="00D70488" w:rsidRDefault="00D70488" w:rsidP="00D70488">
      <w:pPr>
        <w:spacing w:after="0" w:line="240" w:lineRule="auto"/>
        <w:jc w:val="center"/>
        <w:rPr>
          <w:rFonts w:ascii="Cordia New" w:eastAsia="Calibri" w:hAnsi="Cordia New" w:cs="Cordia New"/>
          <w:b/>
          <w:bCs/>
          <w:sz w:val="32"/>
          <w:szCs w:val="32"/>
          <w:cs/>
          <w:lang w:bidi="th-TH"/>
        </w:rPr>
      </w:pPr>
    </w:p>
    <w:p w:rsidR="00D70488" w:rsidRPr="00D70488" w:rsidRDefault="00320284" w:rsidP="00D70488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  <w:r>
        <w:rPr>
          <w:rFonts w:ascii="Calibri" w:eastAsia="Calibri" w:hAnsi="Calibri" w:cs="Cordia New"/>
          <w:b/>
          <w:bCs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1200785</wp:posOffset>
                </wp:positionH>
                <wp:positionV relativeFrom="paragraph">
                  <wp:posOffset>162560</wp:posOffset>
                </wp:positionV>
                <wp:extent cx="3658870" cy="4953000"/>
                <wp:effectExtent l="8255" t="12065" r="9525" b="6985"/>
                <wp:wrapNone/>
                <wp:docPr id="1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8870" cy="4953000"/>
                          <a:chOff x="2968" y="4702"/>
                          <a:chExt cx="5762" cy="7800"/>
                        </a:xfrm>
                      </wpg:grpSpPr>
                      <wps:wsp>
                        <wps:cNvPr id="2" name="AutoShape 65"/>
                        <wps:cNvSpPr>
                          <a:spLocks noChangeArrowheads="1"/>
                        </wps:cNvSpPr>
                        <wps:spPr bwMode="auto">
                          <a:xfrm>
                            <a:off x="5563" y="6646"/>
                            <a:ext cx="572" cy="540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9BBB5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968" y="7318"/>
                            <a:ext cx="5762" cy="4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C3D69B"/>
                              </a:gs>
                              <a:gs pos="50000">
                                <a:srgbClr val="EBF1DE"/>
                              </a:gs>
                              <a:gs pos="100000">
                                <a:srgbClr val="C3D69B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70488" w:rsidRPr="004D4D64" w:rsidRDefault="00D70488" w:rsidP="00D70488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</w:pPr>
                              <w:r w:rsidRPr="004D4D64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การพิจารณา (</w:t>
                              </w:r>
                              <w:r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  <w:t>1</w:t>
                              </w:r>
                              <w:r w:rsidRPr="004D4D64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  <w:t xml:space="preserve"> </w:t>
                              </w:r>
                              <w:r w:rsidRPr="004D4D64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วันทำการ)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968" y="7841"/>
                            <a:ext cx="5762" cy="9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0488" w:rsidRDefault="00D70488" w:rsidP="0080391C">
                              <w:pPr>
                                <w:tabs>
                                  <w:tab w:val="left" w:pos="0"/>
                                  <w:tab w:val="left" w:pos="426"/>
                                </w:tabs>
                                <w:spacing w:after="0" w:line="320" w:lineRule="exact"/>
                                <w:rPr>
                                  <w:lang w:bidi="th-TH"/>
                                </w:rPr>
                              </w:pPr>
                              <w:r w:rsidRPr="00161491">
                                <w:rPr>
                                  <w:rFonts w:asciiTheme="minorBidi" w:hAnsiTheme="minorBidi"/>
                                  <w:noProof/>
                                  <w:sz w:val="28"/>
                                  <w:szCs w:val="28"/>
                                </w:rPr>
                                <w:t xml:space="preserve">(1) </w:t>
                              </w:r>
                              <w:r w:rsidR="0080391C">
                                <w:rPr>
                                  <w:rFonts w:asciiTheme="minorBidi" w:hAnsiTheme="minorBidi" w:cs="Cordia New" w:hint="cs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ab/>
                              </w:r>
                              <w:r w:rsidRPr="00161491">
                                <w:rPr>
                                  <w:rFonts w:asciiTheme="minorBidi" w:hAnsiTheme="minorBidi" w:cs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พิจารณาคำขอและประเมินเอกสาร</w:t>
                              </w:r>
                              <w:r>
                                <w:rPr>
                                  <w:rFonts w:asciiTheme="minorBidi" w:hAnsiTheme="minorBidi" w:hint="cs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br/>
                              </w:r>
                              <w:r w:rsidRPr="00161491">
                                <w:rPr>
                                  <w:rFonts w:asciiTheme="minorBidi" w:hAnsiTheme="minorBidi"/>
                                  <w:noProof/>
                                  <w:sz w:val="28"/>
                                  <w:szCs w:val="28"/>
                                </w:rPr>
                                <w:t xml:space="preserve">(2) </w:t>
                              </w:r>
                              <w:r w:rsidR="0080391C">
                                <w:rPr>
                                  <w:rFonts w:asciiTheme="minorBidi" w:hAnsiTheme="minorBidi"/>
                                  <w:noProof/>
                                  <w:sz w:val="28"/>
                                  <w:szCs w:val="28"/>
                                </w:rPr>
                                <w:tab/>
                              </w:r>
                              <w:r w:rsidRPr="00161491">
                                <w:rPr>
                                  <w:rFonts w:asciiTheme="minorBidi" w:hAnsiTheme="minorBidi" w:cs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สรุปผลการประเมินและเสนอออกใบแทน</w:t>
                              </w:r>
                            </w:p>
                            <w:p w:rsidR="00D70488" w:rsidRDefault="00D70488" w:rsidP="00D70488">
                              <w:pPr>
                                <w:spacing w:after="0" w:line="320" w:lineRule="exact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5563" y="8915"/>
                            <a:ext cx="572" cy="540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9BBB5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69"/>
                        <wps:cNvSpPr>
                          <a:spLocks noChangeArrowheads="1"/>
                        </wps:cNvSpPr>
                        <wps:spPr bwMode="auto">
                          <a:xfrm>
                            <a:off x="5563" y="10767"/>
                            <a:ext cx="572" cy="540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9BBB5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3017" y="4702"/>
                            <a:ext cx="5664" cy="4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C2D69B"/>
                              </a:gs>
                              <a:gs pos="25000">
                                <a:srgbClr val="EDEDED"/>
                              </a:gs>
                              <a:gs pos="50000">
                                <a:srgbClr val="C3D69B"/>
                              </a:gs>
                              <a:gs pos="75000">
                                <a:srgbClr val="EDEDED"/>
                              </a:gs>
                              <a:gs pos="100000">
                                <a:srgbClr val="C2D69B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6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70488" w:rsidRPr="004D4D64" w:rsidRDefault="00D70488" w:rsidP="00D70488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</w:pPr>
                              <w:r w:rsidRPr="004D4D64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การตรวจสอบเอกสาร</w:t>
                              </w: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79274A">
                                <w:rPr>
                                  <w:rFonts w:ascii="Cordia New" w:hAnsi="Cordia New" w:cs="Cordia New"/>
                                  <w:b/>
                                  <w:bCs/>
                                  <w:sz w:val="36"/>
                                  <w:szCs w:val="36"/>
                                </w:rPr>
                                <w:t>*</w:t>
                              </w:r>
                              <w:r w:rsidRPr="004D4D64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59498C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(</w:t>
                              </w:r>
                              <w:r w:rsidRPr="0059498C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sz w:val="28"/>
                                  <w:szCs w:val="28"/>
                                </w:rPr>
                                <w:t xml:space="preserve">3 </w:t>
                              </w:r>
                              <w:r w:rsidRPr="0059498C">
                                <w:rPr>
                                  <w:rFonts w:asciiTheme="minorBidi" w:hAnsiTheme="minorBidi" w:cs="Cordia New"/>
                                  <w:b/>
                                  <w:bCs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ชั่วโมง</w:t>
                              </w:r>
                              <w:r w:rsidRPr="0059498C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017" y="5239"/>
                            <a:ext cx="5664" cy="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0488" w:rsidRDefault="00D70488" w:rsidP="00D70488">
                              <w:pPr>
                                <w:spacing w:after="0" w:line="320" w:lineRule="exact"/>
                                <w:rPr>
                                  <w:lang w:bidi="th-TH"/>
                                </w:rPr>
                              </w:pPr>
                              <w:r w:rsidRPr="00161491">
                                <w:rPr>
                                  <w:rFonts w:asciiTheme="minorBidi" w:hAnsiTheme="minorBidi"/>
                                  <w:noProof/>
                                  <w:sz w:val="28"/>
                                  <w:szCs w:val="28"/>
                                </w:rPr>
                                <w:t xml:space="preserve">(1)   </w:t>
                              </w:r>
                              <w:r w:rsidRPr="00161491">
                                <w:rPr>
                                  <w:rFonts w:asciiTheme="minorBidi" w:hAnsiTheme="minorBidi" w:cs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รับคำขอ</w:t>
                              </w:r>
                              <w:r w:rsidRPr="00161491">
                                <w:rPr>
                                  <w:rFonts w:asciiTheme="minorBidi" w:hAnsiTheme="minorBidi"/>
                                  <w:noProof/>
                                  <w:sz w:val="28"/>
                                  <w:szCs w:val="28"/>
                                </w:rPr>
                                <w:br/>
                                <w:t xml:space="preserve">(2)   </w:t>
                              </w:r>
                              <w:r w:rsidRPr="00161491">
                                <w:rPr>
                                  <w:rFonts w:asciiTheme="minorBidi" w:hAnsiTheme="minorBidi" w:cs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ตรวจสอบความครบถ้วนของคำขอและเอกสารประกอบ</w:t>
                              </w:r>
                              <w:r w:rsidRPr="00161491">
                                <w:rPr>
                                  <w:rFonts w:asciiTheme="minorBidi" w:hAnsiTheme="minorBidi"/>
                                  <w:noProof/>
                                  <w:sz w:val="28"/>
                                  <w:szCs w:val="28"/>
                                </w:rPr>
                                <w:br/>
                                <w:t xml:space="preserve">(3)   </w:t>
                              </w:r>
                              <w:r w:rsidRPr="00161491">
                                <w:rPr>
                                  <w:rFonts w:asciiTheme="minorBidi" w:hAnsiTheme="minorBidi" w:cs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คืนสำเนาให้ผู้ยื่นคำขอ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050" y="9572"/>
                            <a:ext cx="3598" cy="4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C3D69B"/>
                              </a:gs>
                              <a:gs pos="50000">
                                <a:srgbClr val="EBF1DE"/>
                              </a:gs>
                              <a:gs pos="100000">
                                <a:srgbClr val="C3D69B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70488" w:rsidRPr="004D4D64" w:rsidRDefault="00D70488" w:rsidP="00D70488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</w:pPr>
                              <w:r w:rsidRPr="004D4D64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การลงนาม</w:t>
                              </w:r>
                              <w:r w:rsidRPr="004D4D64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(</w:t>
                              </w:r>
                              <w:r w:rsidR="000F7F63">
                                <w:rPr>
                                  <w:rFonts w:asciiTheme="minorBidi" w:hAnsiTheme="minorBidi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1วันทำการ)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050" y="10095"/>
                            <a:ext cx="3598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0488" w:rsidRDefault="00D70488" w:rsidP="00D70488">
                              <w:pPr>
                                <w:spacing w:after="0" w:line="320" w:lineRule="exact"/>
                                <w:jc w:val="center"/>
                                <w:rPr>
                                  <w:lang w:bidi="th-TH"/>
                                </w:rPr>
                              </w:pPr>
                              <w:r w:rsidRPr="00D70488">
                                <w:rPr>
                                  <w:rFonts w:asciiTheme="minorBidi" w:hAnsiTheme="minorBidi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ลงนามอนุญาต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230" y="11409"/>
                            <a:ext cx="5238" cy="4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C3D69B"/>
                              </a:gs>
                              <a:gs pos="50000">
                                <a:srgbClr val="EBF1DE"/>
                              </a:gs>
                              <a:gs pos="100000">
                                <a:srgbClr val="C3D69B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70488" w:rsidRPr="004D4D64" w:rsidRDefault="00D70488" w:rsidP="00D70488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</w:pPr>
                              <w:r w:rsidRPr="004D4D64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การแจ้งผลการพิจารณา </w:t>
                              </w:r>
                              <w:r w:rsidRPr="00D70488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(</w:t>
                              </w:r>
                              <w:r w:rsidRPr="00D70488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sz w:val="28"/>
                                  <w:szCs w:val="28"/>
                                </w:rPr>
                                <w:t xml:space="preserve">1 </w:t>
                              </w:r>
                              <w:r w:rsidRPr="00D70488">
                                <w:rPr>
                                  <w:rFonts w:asciiTheme="minorBidi" w:hAnsiTheme="minorBidi" w:cs="Cordia New"/>
                                  <w:b/>
                                  <w:bCs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ชั่วโมง</w:t>
                              </w:r>
                              <w:r w:rsidRPr="00D70488">
                                <w:rPr>
                                  <w:rFonts w:asciiTheme="minorBidi" w:hAnsiTheme="minorBidi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230" y="11932"/>
                            <a:ext cx="5238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0488" w:rsidRPr="00161491" w:rsidRDefault="00D70488" w:rsidP="00D70488">
                              <w:pPr>
                                <w:jc w:val="center"/>
                                <w:rPr>
                                  <w:rFonts w:asciiTheme="minorBidi" w:hAnsiTheme="minorBidi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161491">
                                <w:rPr>
                                  <w:rFonts w:asciiTheme="minorBidi" w:hAnsiTheme="minorBidi" w:cs="Cordia New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แจ้งผลการพิจารณาและส่งมอบใบแทนให้ผู้ยื่นคำขอ</w:t>
                              </w:r>
                              <w:r w:rsidR="00DE4EAE">
                                <w:rPr>
                                  <w:rFonts w:asciiTheme="minorBidi" w:hAnsiTheme="minorBidi" w:cs="Cordia New" w:hint="cs"/>
                                  <w:noProof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Bidi" w:hAnsiTheme="minorBidi" w:cs="Cordia New"/>
                                  <w:noProof/>
                                  <w:sz w:val="28"/>
                                  <w:szCs w:val="28"/>
                                  <w:lang w:bidi="th-TH"/>
                                </w:rPr>
                                <w:t>**</w:t>
                              </w:r>
                            </w:p>
                            <w:p w:rsidR="00D70488" w:rsidRDefault="00D70488" w:rsidP="00D70488">
                              <w:pPr>
                                <w:spacing w:after="0" w:line="320" w:lineRule="exact"/>
                                <w:jc w:val="center"/>
                                <w:rPr>
                                  <w:lang w:bidi="th-TH"/>
                                </w:rPr>
                              </w:pPr>
                              <w:r w:rsidRPr="007B7D80">
                                <w:rPr>
                                  <w:rFonts w:asciiTheme="minorBidi" w:hAnsiTheme="minorBidi"/>
                                  <w:sz w:val="36"/>
                                  <w:szCs w:val="36"/>
                                  <w:highlight w:val="yellow"/>
                                  <w:lang w:bidi="th-TH"/>
                                </w:rPr>
                                <w:t>**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" o:spid="_x0000_s1041" style="position:absolute;left:0;text-align:left;margin-left:94.55pt;margin-top:12.8pt;width:288.1pt;height:390pt;z-index:251688960" coordorigin="2968,4702" coordsize="5762,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65" o:spid="_x0000_s1042" type="#_x0000_t67" style="position:absolute;left:5563;top:6646;width:57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qJcEA&#10;AADaAAAADwAAAGRycy9kb3ducmV2LnhtbESPzarCMBSE9xd8h3AEd9dUwYtUo6gguBGvP4jLQ3Ns&#10;i8lJaWKtb28EweUwM98w03lrjWio9qVjBYN+AoI4c7rkXMHpuP4dg/ABWaNxTAqe5GE+6/xMMdXu&#10;wXtqDiEXEcI+RQVFCFUqpc8Ksuj7riKO3tXVFkOUdS51jY8It0YOk+RPWiw5LhRY0aqg7Ha4WwX/&#10;6+3IXPbX3bkMzchUfrlNdq1SvW67mIAI1IZv+NPeaAVDeF+JN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UqiXBAAAA2gAAAA8AAAAAAAAAAAAAAAAAmAIAAGRycy9kb3du&#10;cmV2LnhtbFBLBQYAAAAABAAEAPUAAACGAwAAAAA=&#10;" fillcolor="#9bbb59">
                  <v:textbox style="layout-flow:vertical-ideographic"/>
                </v:shape>
                <v:rect id="Rectangle 66" o:spid="_x0000_s1043" style="position:absolute;left:2968;top:7318;width:5762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Sze8MA&#10;AADaAAAADwAAAGRycy9kb3ducmV2LnhtbESPwWrDMBBE74X8g9hAb42cpC2JE9mkKQVDc2mSD1is&#10;jW1srYSlxvbfV4VCj8PMvGH2+Wg6cafeN5YVLBcJCOLS6oYrBdfLx9MGhA/IGjvLpGAiD3k2e9hj&#10;qu3AX3Q/h0pECPsUFdQhuFRKX9Zk0C+sI47ezfYGQ5R9JXWPQ4SbTq6S5FUabDgu1OjoWFPZnr+N&#10;gsPn6cRF8zK9bd1t+zy8t4nTrVKP8/GwAxFoDP/hv3ahFazh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Sze8MAAADaAAAADwAAAAAAAAAAAAAAAACYAgAAZHJzL2Rv&#10;d25yZXYueG1sUEsFBgAAAAAEAAQA9QAAAIgDAAAAAA==&#10;" fillcolor="#c3d69b" strokecolor="#c9c9c9 [1942]" strokeweight="1pt">
                  <v:fill color2="#ebf1de" angle="135" focus="50%" type="gradient"/>
                  <v:shadow on="t" color="#525252 [1606]" opacity=".5" offset="1pt"/>
                  <v:textbox>
                    <w:txbxContent>
                      <w:p w:rsidR="00D70488" w:rsidRPr="004D4D64" w:rsidRDefault="00D70488" w:rsidP="00D70488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</w:pPr>
                        <w:r w:rsidRPr="004D4D64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การพิจารณา (</w:t>
                        </w:r>
                        <w:r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  <w:t>1</w:t>
                        </w:r>
                        <w:r w:rsidRPr="004D4D64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  <w:t xml:space="preserve"> </w:t>
                        </w:r>
                        <w:r w:rsidRPr="004D4D64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วันทำการ)</w:t>
                        </w:r>
                      </w:p>
                    </w:txbxContent>
                  </v:textbox>
                </v:rect>
                <v:rect id="Rectangle 67" o:spid="_x0000_s1044" style="position:absolute;left:2968;top:7841;width:5762;height: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FX8MA&#10;AADaAAAADwAAAGRycy9kb3ducmV2LnhtbESPQYvCMBSE78L+h/AWvIimishajeIqwp4EtYf19mie&#10;bbF56Taxrf9+Iwgeh5n5hlmuO1OKhmpXWFYwHkUgiFOrC84UJOf98AuE88gaS8uk4EEO1quP3hJj&#10;bVs+UnPymQgQdjEqyL2vYildmpNBN7IVcfCutjbog6wzqWtsA9yUchJFM2mw4LCQY0XbnNLb6W4U&#10;3C/t93Re/T72h814e6DB7i9Jdkr1P7vNAoSnzr/Dr/aPVjCF55V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hFX8MAAADaAAAADwAAAAAAAAAAAAAAAACYAgAAZHJzL2Rv&#10;d25yZXYueG1sUEsFBgAAAAAEAAQA9QAAAIgDAAAAAA==&#10;" strokecolor="#9bbb59">
                  <v:textbox>
                    <w:txbxContent>
                      <w:p w:rsidR="00D70488" w:rsidRDefault="00D70488" w:rsidP="0080391C">
                        <w:pPr>
                          <w:tabs>
                            <w:tab w:val="left" w:pos="0"/>
                            <w:tab w:val="left" w:pos="426"/>
                          </w:tabs>
                          <w:spacing w:after="0" w:line="320" w:lineRule="exact"/>
                          <w:rPr>
                            <w:lang w:bidi="th-TH"/>
                          </w:rPr>
                        </w:pPr>
                        <w:r w:rsidRPr="00161491">
                          <w:rPr>
                            <w:rFonts w:asciiTheme="minorBidi" w:hAnsiTheme="minorBidi"/>
                            <w:noProof/>
                            <w:sz w:val="28"/>
                            <w:szCs w:val="28"/>
                          </w:rPr>
                          <w:t xml:space="preserve">(1) </w:t>
                        </w:r>
                        <w:r w:rsidR="0080391C">
                          <w:rPr>
                            <w:rFonts w:asciiTheme="minorBidi" w:hAnsiTheme="minorBidi" w:cs="Cordia New" w:hint="cs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ab/>
                        </w:r>
                        <w:r w:rsidRPr="00161491">
                          <w:rPr>
                            <w:rFonts w:asciiTheme="minorBidi" w:hAnsiTheme="minorBidi" w:cs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พิจารณาคำขอและประเมินเอกสาร</w:t>
                        </w:r>
                        <w:r>
                          <w:rPr>
                            <w:rFonts w:asciiTheme="minorBidi" w:hAnsiTheme="minorBidi" w:hint="cs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br/>
                        </w:r>
                        <w:r w:rsidRPr="00161491">
                          <w:rPr>
                            <w:rFonts w:asciiTheme="minorBidi" w:hAnsiTheme="minorBidi"/>
                            <w:noProof/>
                            <w:sz w:val="28"/>
                            <w:szCs w:val="28"/>
                          </w:rPr>
                          <w:t xml:space="preserve">(2) </w:t>
                        </w:r>
                        <w:r w:rsidR="0080391C">
                          <w:rPr>
                            <w:rFonts w:asciiTheme="minorBidi" w:hAnsiTheme="minorBidi"/>
                            <w:noProof/>
                            <w:sz w:val="28"/>
                            <w:szCs w:val="28"/>
                          </w:rPr>
                          <w:tab/>
                        </w:r>
                        <w:r w:rsidRPr="00161491">
                          <w:rPr>
                            <w:rFonts w:asciiTheme="minorBidi" w:hAnsiTheme="minorBidi" w:cs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สรุปผลการประเมินและเสนอออกใบแทน</w:t>
                        </w:r>
                      </w:p>
                      <w:p w:rsidR="00D70488" w:rsidRDefault="00D70488" w:rsidP="00D70488">
                        <w:pPr>
                          <w:spacing w:after="0" w:line="320" w:lineRule="exact"/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  <v:shape id="AutoShape 68" o:spid="_x0000_s1045" type="#_x0000_t67" style="position:absolute;left:5563;top:8915;width:57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0yUcIA&#10;AADaAAAADwAAAGRycy9kb3ducmV2LnhtbESPT4vCMBTE7wt+h/AEb9tUoYtUo6ggeBHXP4jHR/Ns&#10;i8lLaWLtfvvNwoLHYWZ+w8yXvTWio9bXjhWMkxQEceF0zaWCy3n7OQXhA7JG45gU/JCH5WLwMcdc&#10;uxcfqTuFUkQI+xwVVCE0uZS+qMiiT1xDHL27ay2GKNtS6hZfEW6NnKTpl7RYc1yosKFNRcXj9LQK&#10;vrf7zNyO98O1Dl1mGr/ep4deqdGwX81ABOrDO/zf3mkFGfxdiT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/TJRwgAAANoAAAAPAAAAAAAAAAAAAAAAAJgCAABkcnMvZG93&#10;bnJldi54bWxQSwUGAAAAAAQABAD1AAAAhwMAAAAA&#10;" fillcolor="#9bbb59">
                  <v:textbox style="layout-flow:vertical-ideographic"/>
                </v:shape>
                <v:shape id="AutoShape 69" o:spid="_x0000_s1046" type="#_x0000_t67" style="position:absolute;left:5563;top:10767;width:57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+sJsMA&#10;AADaAAAADwAAAGRycy9kb3ducmV2LnhtbESPzWrDMBCE74G+g9hCb4ncgk1wI4e2EOglpE5C6HGx&#10;1j9UWhlLtd23rwKBHIeZ+YbZbGdrxEiD7xwreF4lIIgrpztuFJxPu+UahA/IGo1jUvBHHrbFw2KD&#10;uXYTlzQeQyMihH2OCtoQ+lxKX7Vk0a9cTxy92g0WQ5RDI/WAU4RbI1+SJJMWO44LLfb00VL1c/y1&#10;Cr52+9R8l/Xh0oUxNb1/3yeHWamnx/ntFUSgOdzDt/anVpDB9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+sJsMAAADaAAAADwAAAAAAAAAAAAAAAACYAgAAZHJzL2Rv&#10;d25yZXYueG1sUEsFBgAAAAAEAAQA9QAAAIgDAAAAAA==&#10;" fillcolor="#9bbb59">
                  <v:textbox style="layout-flow:vertical-ideographic"/>
                </v:shape>
                <v:rect id="Rectangle 70" o:spid="_x0000_s1047" style="position:absolute;left:3017;top:4702;width:566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ldsQA&#10;AADaAAAADwAAAGRycy9kb3ducmV2LnhtbESPT2vCQBTE7wW/w/KEXkrdGKSW6CoiFHqoivYfvT2z&#10;zySafRuyaxK/vSsIPQ4z8xtmOu9MKRqqXWFZwXAQgSBOrS44U/D1+fb8CsJ5ZI2lZVJwIQfzWe9h&#10;iom2LW+p2flMBAi7BBXk3leJlC7NyaAb2Io4eAdbG/RB1pnUNbYBbkoZR9GLNFhwWMixomVO6Wl3&#10;NgrW0ffv/vgRj1aGnqynzY/9k7FSj/1uMQHhqfP/4Xv7XSsYw+1KuA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G5XbEAAAA2gAAAA8AAAAAAAAAAAAAAAAAmAIAAGRycy9k&#10;b3ducmV2LnhtbFBLBQYAAAAABAAEAPUAAACJAwAAAAA=&#10;" fillcolor="#c2d69b" strokecolor="#a8d08d [1945]" strokeweight="1pt">
                  <v:fill color2="#c2d69b" angle="135" colors="0 #c2d69b;.25 #ededed;.5 #c3d69b;.75 #ededed;1 #c2d69b" focus="100%" type="gradient"/>
                  <v:shadow on="t" color="#375623 [1609]" opacity=".5" offset="1pt"/>
                  <v:textbox>
                    <w:txbxContent>
                      <w:p w:rsidR="00D70488" w:rsidRPr="004D4D64" w:rsidRDefault="00D70488" w:rsidP="00D70488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</w:pPr>
                        <w:r w:rsidRPr="004D4D64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การตรวจสอบเอกสาร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79274A">
                          <w:rPr>
                            <w:rFonts w:ascii="Cordia New" w:hAnsi="Cordia New" w:cs="Cordia New"/>
                            <w:b/>
                            <w:bCs/>
                            <w:sz w:val="36"/>
                            <w:szCs w:val="36"/>
                          </w:rPr>
                          <w:t>*</w:t>
                        </w:r>
                        <w:r w:rsidRPr="004D4D64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</w:t>
                        </w:r>
                        <w:r w:rsidRPr="0059498C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(</w:t>
                        </w:r>
                        <w:r w:rsidRPr="0059498C">
                          <w:rPr>
                            <w:rFonts w:asciiTheme="minorBidi" w:hAnsiTheme="minorBidi"/>
                            <w:b/>
                            <w:bCs/>
                            <w:noProof/>
                            <w:sz w:val="28"/>
                            <w:szCs w:val="28"/>
                          </w:rPr>
                          <w:t xml:space="preserve">3 </w:t>
                        </w:r>
                        <w:r w:rsidRPr="0059498C">
                          <w:rPr>
                            <w:rFonts w:asciiTheme="minorBidi" w:hAnsiTheme="minorBidi" w:cs="Cordia New"/>
                            <w:b/>
                            <w:bCs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ชั่วโมง</w:t>
                        </w:r>
                        <w:r w:rsidRPr="0059498C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)</w:t>
                        </w:r>
                      </w:p>
                    </w:txbxContent>
                  </v:textbox>
                </v:rect>
                <v:rect id="Rectangle 71" o:spid="_x0000_s1048" style="position:absolute;left:3017;top:5239;width:5664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PWsIA&#10;AADaAAAADwAAAGRycy9kb3ducmV2LnhtbERPy2rCQBTdF/yH4QpuSjNRpNTUUXwQcCU0zcLuLpnb&#10;JJi5EzNjEv/eWRS6PJz3ejuaRvTUudqygnkUgyAurK65VJB/p28fIJxH1thYJgUPcrDdTF7WmGg7&#10;8Bf1mS9FCGGXoILK+zaR0hUVGXSRbYkD92s7gz7ArpS6wyGEm0Yu4vhdGqw5NFTY0qGi4prdjYL7&#10;z7BfrtrLIz3v5oczvR5veX5UajYdd58gPI3+X/znPmkFYWu4Em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RU9awgAAANoAAAAPAAAAAAAAAAAAAAAAAJgCAABkcnMvZG93&#10;bnJldi54bWxQSwUGAAAAAAQABAD1AAAAhwMAAAAA&#10;" strokecolor="#9bbb59">
                  <v:textbox>
                    <w:txbxContent>
                      <w:p w:rsidR="00D70488" w:rsidRDefault="00D70488" w:rsidP="00D70488">
                        <w:pPr>
                          <w:spacing w:after="0" w:line="320" w:lineRule="exact"/>
                          <w:rPr>
                            <w:lang w:bidi="th-TH"/>
                          </w:rPr>
                        </w:pPr>
                        <w:r w:rsidRPr="00161491">
                          <w:rPr>
                            <w:rFonts w:asciiTheme="minorBidi" w:hAnsiTheme="minorBidi"/>
                            <w:noProof/>
                            <w:sz w:val="28"/>
                            <w:szCs w:val="28"/>
                          </w:rPr>
                          <w:t xml:space="preserve">(1)   </w:t>
                        </w:r>
                        <w:r w:rsidRPr="00161491">
                          <w:rPr>
                            <w:rFonts w:asciiTheme="minorBidi" w:hAnsiTheme="minorBidi" w:cs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รับคำขอ</w:t>
                        </w:r>
                        <w:r w:rsidRPr="00161491">
                          <w:rPr>
                            <w:rFonts w:asciiTheme="minorBidi" w:hAnsiTheme="minorBidi"/>
                            <w:noProof/>
                            <w:sz w:val="28"/>
                            <w:szCs w:val="28"/>
                          </w:rPr>
                          <w:br/>
                          <w:t xml:space="preserve">(2)   </w:t>
                        </w:r>
                        <w:r w:rsidRPr="00161491">
                          <w:rPr>
                            <w:rFonts w:asciiTheme="minorBidi" w:hAnsiTheme="minorBidi" w:cs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ตรวจสอบความครบถ้วนของคำขอและเอกสารประกอบ</w:t>
                        </w:r>
                        <w:r w:rsidRPr="00161491">
                          <w:rPr>
                            <w:rFonts w:asciiTheme="minorBidi" w:hAnsiTheme="minorBidi"/>
                            <w:noProof/>
                            <w:sz w:val="28"/>
                            <w:szCs w:val="28"/>
                          </w:rPr>
                          <w:br/>
                          <w:t xml:space="preserve">(3)   </w:t>
                        </w:r>
                        <w:r w:rsidRPr="00161491">
                          <w:rPr>
                            <w:rFonts w:asciiTheme="minorBidi" w:hAnsiTheme="minorBidi" w:cs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คืนสำเนาให้ผู้ยื่นคำขอ</w:t>
                        </w:r>
                      </w:p>
                    </w:txbxContent>
                  </v:textbox>
                </v:rect>
                <v:rect id="Rectangle 72" o:spid="_x0000_s1049" style="position:absolute;left:4050;top:9572;width:359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EkcEA&#10;AADaAAAADwAAAGRycy9kb3ducmV2LnhtbESP0YrCMBRE34X9h3AF3zRVVLZdo7i7CIK+6O4HXJpr&#10;W9rchCba+vdGEHwcZuYMs9r0phE3an1lWcF0koAgzq2uuFDw/7cbf4LwAVljY5kU3MnDZv0xWGGm&#10;bccnup1DISKEfYYKyhBcJqXPSzLoJ9YRR+9iW4MhyraQusUuwk0jZ0mylAYrjgslOvopKa/PV6Ng&#10;ezgeeV8t7t+pu6Tz7rdOnK6VGg377ReIQH14h1/tvVaQwvNKv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shJHBAAAA2gAAAA8AAAAAAAAAAAAAAAAAmAIAAGRycy9kb3du&#10;cmV2LnhtbFBLBQYAAAAABAAEAPUAAACGAwAAAAA=&#10;" fillcolor="#c3d69b" strokecolor="#c9c9c9 [1942]" strokeweight="1pt">
                  <v:fill color2="#ebf1de" angle="135" focus="50%" type="gradient"/>
                  <v:shadow on="t" color="#525252 [1606]" opacity=".5" offset="1pt"/>
                  <v:textbox>
                    <w:txbxContent>
                      <w:p w:rsidR="00D70488" w:rsidRPr="004D4D64" w:rsidRDefault="00D70488" w:rsidP="00D70488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</w:pPr>
                        <w:r w:rsidRPr="004D4D64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การลงนาม</w:t>
                        </w:r>
                        <w:r w:rsidRPr="004D4D64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</w:rPr>
                          <w:t xml:space="preserve"> (</w:t>
                        </w:r>
                        <w:r w:rsidR="000F7F63">
                          <w:rPr>
                            <w:rFonts w:asciiTheme="minorBidi" w:hAnsiTheme="minorBidi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1วันทำการ)</w:t>
                        </w:r>
                      </w:p>
                    </w:txbxContent>
                  </v:textbox>
                </v:rect>
                <v:rect id="Rectangle 73" o:spid="_x0000_s1050" style="position:absolute;left:4050;top:10095;width:3598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9nMYA&#10;AADbAAAADwAAAGRycy9kb3ducmV2LnhtbESPT2vCQBDF7wW/wzKFXopulFJsdBX/IPQkVHOotyE7&#10;JqHZ2ZhdTfz2nYPgbYb35r3fzJe9q9WN2lB5NjAeJaCIc28rLgxkx91wCipEZIu1ZzJwpwDLxeBl&#10;jqn1Hf/Q7RALJSEcUjRQxtikWoe8JIdh5Bti0c6+dRhlbQttW+wk3NV6kiSf2mHF0lBiQ5uS8r/D&#10;1Rm4nrr1x1fze9/tV+PNnt63lyzbGvP22q9moCL18Wl+XH9bwRd6+UUG0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z9nMYAAADbAAAADwAAAAAAAAAAAAAAAACYAgAAZHJz&#10;L2Rvd25yZXYueG1sUEsFBgAAAAAEAAQA9QAAAIsDAAAAAA==&#10;" strokecolor="#9bbb59">
                  <v:textbox>
                    <w:txbxContent>
                      <w:p w:rsidR="00D70488" w:rsidRDefault="00D70488" w:rsidP="00D70488">
                        <w:pPr>
                          <w:spacing w:after="0" w:line="320" w:lineRule="exact"/>
                          <w:jc w:val="center"/>
                          <w:rPr>
                            <w:lang w:bidi="th-TH"/>
                          </w:rPr>
                        </w:pPr>
                        <w:r w:rsidRPr="00D70488">
                          <w:rPr>
                            <w:rFonts w:asciiTheme="minorBidi" w:hAnsiTheme="minorBidi" w:hint="cs"/>
                            <w:sz w:val="28"/>
                            <w:szCs w:val="28"/>
                            <w:cs/>
                            <w:lang w:bidi="th-TH"/>
                          </w:rPr>
                          <w:t>ลงนามอนุญาต</w:t>
                        </w:r>
                      </w:p>
                    </w:txbxContent>
                  </v:textbox>
                </v:rect>
                <v:rect id="Rectangle 74" o:spid="_x0000_s1051" style="position:absolute;left:3230;top:11409;width:523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rSHcAA&#10;AADbAAAADwAAAGRycy9kb3ducmV2LnhtbERPzYrCMBC+C/sOYRa8aaqoaNco7i6CoBe7+wBDM7al&#10;zSQ00da3N4LgbT6+31lve9OIG7W+sqxgMk5AEOdWV1wo+P/bj5YgfEDW2FgmBXfysN18DNaYatvx&#10;mW5ZKEQMYZ+igjIEl0rp85IM+rF1xJG72NZgiLAtpG6xi+GmkdMkWUiDFceGEh39lJTX2dUo2B1P&#10;Jz5U8/v3yl1Ws+63TpyulRp+9rsvEIH68Ba/3Acd50/g+Us8QG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3rSHcAAAADbAAAADwAAAAAAAAAAAAAAAACYAgAAZHJzL2Rvd25y&#10;ZXYueG1sUEsFBgAAAAAEAAQA9QAAAIUDAAAAAA==&#10;" fillcolor="#c3d69b" strokecolor="#c9c9c9 [1942]" strokeweight="1pt">
                  <v:fill color2="#ebf1de" angle="135" focus="50%" type="gradient"/>
                  <v:shadow on="t" color="#525252 [1606]" opacity=".5" offset="1pt"/>
                  <v:textbox>
                    <w:txbxContent>
                      <w:p w:rsidR="00D70488" w:rsidRPr="004D4D64" w:rsidRDefault="00D70488" w:rsidP="00D70488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</w:pPr>
                        <w:r w:rsidRPr="004D4D64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 xml:space="preserve">การแจ้งผลการพิจารณา </w:t>
                        </w:r>
                        <w:r w:rsidRPr="00D70488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(</w:t>
                        </w:r>
                        <w:r w:rsidRPr="00D70488">
                          <w:rPr>
                            <w:rFonts w:asciiTheme="minorBidi" w:hAnsiTheme="minorBidi"/>
                            <w:b/>
                            <w:bCs/>
                            <w:noProof/>
                            <w:sz w:val="28"/>
                            <w:szCs w:val="28"/>
                          </w:rPr>
                          <w:t xml:space="preserve">1 </w:t>
                        </w:r>
                        <w:r w:rsidRPr="00D70488">
                          <w:rPr>
                            <w:rFonts w:asciiTheme="minorBidi" w:hAnsiTheme="minorBidi" w:cs="Cordia New"/>
                            <w:b/>
                            <w:bCs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ชั่วโมง</w:t>
                        </w:r>
                        <w:r w:rsidRPr="00D70488">
                          <w:rPr>
                            <w:rFonts w:asciiTheme="minorBidi" w:hAnsiTheme="minorBidi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)</w:t>
                        </w:r>
                      </w:p>
                    </w:txbxContent>
                  </v:textbox>
                </v:rect>
                <v:rect id="Rectangle 75" o:spid="_x0000_s1052" style="position:absolute;left:3230;top:11932;width:5238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GcMIA&#10;AADbAAAADwAAAGRycy9kb3ducmV2LnhtbERPTYvCMBC9C/sfwix4EU0VkbUaxVUET4Law3obmtm2&#10;bDPpNrGt/94Igrd5vM9ZrjtTioZqV1hWMB5FIIhTqwvOFCSX/fALhPPIGkvLpOBODtarj94SY21b&#10;PlFz9pkIIexiVJB7X8VSujQng25kK+LA/draoA+wzqSusQ3hppSTKJpJgwWHhhwr2uaU/p1vRsHt&#10;2n5P59XPfX/cjLdHGuz+k2SnVP+z2yxAeOr8W/xyH3SYP4HnL+E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sZwwgAAANsAAAAPAAAAAAAAAAAAAAAAAJgCAABkcnMvZG93&#10;bnJldi54bWxQSwUGAAAAAAQABAD1AAAAhwMAAAAA&#10;" strokecolor="#9bbb59">
                  <v:textbox>
                    <w:txbxContent>
                      <w:p w:rsidR="00D70488" w:rsidRPr="00161491" w:rsidRDefault="00D70488" w:rsidP="00D70488">
                        <w:pPr>
                          <w:jc w:val="center"/>
                          <w:rPr>
                            <w:rFonts w:asciiTheme="minorBidi" w:hAnsiTheme="minorBidi"/>
                            <w:sz w:val="28"/>
                            <w:szCs w:val="28"/>
                            <w:lang w:bidi="th-TH"/>
                          </w:rPr>
                        </w:pPr>
                        <w:r w:rsidRPr="00161491">
                          <w:rPr>
                            <w:rFonts w:asciiTheme="minorBidi" w:hAnsiTheme="minorBidi" w:cs="Cordia New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>แจ้งผลการพิจารณาและส่งมอบใบแทนให้ผู้ยื่นคำขอ</w:t>
                        </w:r>
                        <w:r w:rsidR="00DE4EAE">
                          <w:rPr>
                            <w:rFonts w:asciiTheme="minorBidi" w:hAnsiTheme="minorBidi" w:cs="Cordia New" w:hint="cs"/>
                            <w:noProof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>
                          <w:rPr>
                            <w:rFonts w:asciiTheme="minorBidi" w:hAnsiTheme="minorBidi" w:cs="Cordia New"/>
                            <w:noProof/>
                            <w:sz w:val="28"/>
                            <w:szCs w:val="28"/>
                            <w:lang w:bidi="th-TH"/>
                          </w:rPr>
                          <w:t>**</w:t>
                        </w:r>
                      </w:p>
                      <w:p w:rsidR="00D70488" w:rsidRDefault="00D70488" w:rsidP="00D70488">
                        <w:pPr>
                          <w:spacing w:after="0" w:line="320" w:lineRule="exact"/>
                          <w:jc w:val="center"/>
                          <w:rPr>
                            <w:lang w:bidi="th-TH"/>
                          </w:rPr>
                        </w:pPr>
                        <w:r w:rsidRPr="007B7D80">
                          <w:rPr>
                            <w:rFonts w:asciiTheme="minorBidi" w:hAnsiTheme="minorBidi"/>
                            <w:sz w:val="36"/>
                            <w:szCs w:val="36"/>
                            <w:highlight w:val="yellow"/>
                            <w:lang w:bidi="th-TH"/>
                          </w:rPr>
                          <w:t>**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70488" w:rsidRPr="00D70488" w:rsidRDefault="00D70488" w:rsidP="00D70488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Default="00D70488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0F7F63" w:rsidRDefault="000F7F63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0F7F63" w:rsidRPr="00D70488" w:rsidRDefault="000F7F63" w:rsidP="00D70488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D70488" w:rsidRPr="0080391C" w:rsidRDefault="00D70488" w:rsidP="0080391C">
      <w:pPr>
        <w:tabs>
          <w:tab w:val="left" w:pos="851"/>
        </w:tabs>
        <w:spacing w:after="0" w:line="240" w:lineRule="auto"/>
        <w:ind w:left="1134" w:hanging="1134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80391C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 xml:space="preserve">หมายเหตุ </w:t>
      </w:r>
      <w:r w:rsidRPr="0080391C">
        <w:rPr>
          <w:rFonts w:ascii="Cordia New" w:eastAsia="Calibri" w:hAnsi="Cordia New" w:cs="Cordia New"/>
          <w:b/>
          <w:bCs/>
          <w:sz w:val="26"/>
          <w:szCs w:val="26"/>
          <w:lang w:bidi="th-TH"/>
        </w:rPr>
        <w:t xml:space="preserve">* </w:t>
      </w:r>
      <w:r w:rsidRPr="0080391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 </w:t>
      </w:r>
      <w:r w:rsidR="0080391C">
        <w:rPr>
          <w:rFonts w:ascii="Cordia New" w:eastAsia="Calibri" w:hAnsi="Cordia New" w:cs="Cordia New" w:hint="cs"/>
          <w:sz w:val="26"/>
          <w:szCs w:val="26"/>
          <w:cs/>
          <w:lang w:bidi="th-TH"/>
        </w:rPr>
        <w:tab/>
      </w:r>
      <w:r w:rsidRPr="0080391C">
        <w:rPr>
          <w:rFonts w:ascii="Cordia New" w:eastAsia="Calibri" w:hAnsi="Cordia New" w:cs="Cordia New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80391C">
        <w:rPr>
          <w:rFonts w:ascii="Cordia New" w:eastAsia="Calibri" w:hAnsi="Cordia New" w:cs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D70488" w:rsidRPr="0080391C" w:rsidRDefault="00D70488" w:rsidP="0080391C">
      <w:pPr>
        <w:tabs>
          <w:tab w:val="left" w:pos="851"/>
        </w:tabs>
        <w:spacing w:after="0" w:line="240" w:lineRule="auto"/>
        <w:ind w:left="1134" w:hanging="1134"/>
        <w:rPr>
          <w:rFonts w:ascii="Calibri" w:eastAsia="Calibri" w:hAnsi="Calibri" w:cs="Cordia New"/>
          <w:b/>
          <w:bCs/>
          <w:sz w:val="26"/>
          <w:szCs w:val="26"/>
          <w:cs/>
          <w:lang w:bidi="th-TH"/>
        </w:rPr>
      </w:pPr>
      <w:r w:rsidRPr="0080391C">
        <w:rPr>
          <w:rFonts w:ascii="Cordia New" w:eastAsia="Calibri" w:hAnsi="Cordia New" w:cs="Cordia New" w:hint="cs"/>
          <w:b/>
          <w:bCs/>
          <w:sz w:val="26"/>
          <w:szCs w:val="26"/>
          <w:cs/>
          <w:lang w:bidi="th-TH"/>
        </w:rPr>
        <w:tab/>
        <w:t xml:space="preserve">**  </w:t>
      </w:r>
      <w:r w:rsidR="0080391C">
        <w:rPr>
          <w:rFonts w:ascii="Cordia New" w:eastAsia="Calibri" w:hAnsi="Cordia New" w:cs="Cordia New" w:hint="cs"/>
          <w:b/>
          <w:bCs/>
          <w:sz w:val="26"/>
          <w:szCs w:val="26"/>
          <w:cs/>
          <w:lang w:bidi="th-TH"/>
        </w:rPr>
        <w:tab/>
      </w:r>
      <w:r w:rsidRPr="0080391C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ระยะเวลาไม่รวมเวลาที่รอผู้ยื่นคำขอมารับใบแทน</w:t>
      </w:r>
    </w:p>
    <w:sectPr w:rsidR="00D70488" w:rsidRPr="0080391C" w:rsidSect="00161491">
      <w:headerReference w:type="default" r:id="rId10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E90" w:rsidRDefault="00B73E90" w:rsidP="00C81DB8">
      <w:pPr>
        <w:spacing w:after="0" w:line="240" w:lineRule="auto"/>
      </w:pPr>
      <w:r>
        <w:separator/>
      </w:r>
    </w:p>
  </w:endnote>
  <w:endnote w:type="continuationSeparator" w:id="0">
    <w:p w:rsidR="00B73E90" w:rsidRDefault="00B73E9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E90" w:rsidRDefault="00B73E90" w:rsidP="00C81DB8">
      <w:pPr>
        <w:spacing w:after="0" w:line="240" w:lineRule="auto"/>
      </w:pPr>
      <w:r>
        <w:separator/>
      </w:r>
    </w:p>
  </w:footnote>
  <w:footnote w:type="continuationSeparator" w:id="0">
    <w:p w:rsidR="00B73E90" w:rsidRDefault="00B73E9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772CA1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20284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2028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534B5"/>
    <w:rsid w:val="00067A20"/>
    <w:rsid w:val="00075773"/>
    <w:rsid w:val="00075E4A"/>
    <w:rsid w:val="00090552"/>
    <w:rsid w:val="00094F82"/>
    <w:rsid w:val="000B5E24"/>
    <w:rsid w:val="000C0576"/>
    <w:rsid w:val="000C2AAC"/>
    <w:rsid w:val="000C466B"/>
    <w:rsid w:val="000E743A"/>
    <w:rsid w:val="000F1309"/>
    <w:rsid w:val="000F5E5C"/>
    <w:rsid w:val="000F7F63"/>
    <w:rsid w:val="00110F0C"/>
    <w:rsid w:val="00120B28"/>
    <w:rsid w:val="00132E1B"/>
    <w:rsid w:val="00161491"/>
    <w:rsid w:val="00163C2D"/>
    <w:rsid w:val="00164004"/>
    <w:rsid w:val="0017533B"/>
    <w:rsid w:val="0018441F"/>
    <w:rsid w:val="0019582A"/>
    <w:rsid w:val="001B1C8D"/>
    <w:rsid w:val="001C1FA0"/>
    <w:rsid w:val="001E05C0"/>
    <w:rsid w:val="001F500D"/>
    <w:rsid w:val="00201E94"/>
    <w:rsid w:val="00210AAF"/>
    <w:rsid w:val="00216FA4"/>
    <w:rsid w:val="002267F8"/>
    <w:rsid w:val="00240803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0A2B"/>
    <w:rsid w:val="002E1C34"/>
    <w:rsid w:val="00313D38"/>
    <w:rsid w:val="00320284"/>
    <w:rsid w:val="003240F6"/>
    <w:rsid w:val="00330F7B"/>
    <w:rsid w:val="00346F2E"/>
    <w:rsid w:val="00352D56"/>
    <w:rsid w:val="00353030"/>
    <w:rsid w:val="00357299"/>
    <w:rsid w:val="0039449D"/>
    <w:rsid w:val="00394708"/>
    <w:rsid w:val="003C25A4"/>
    <w:rsid w:val="003C28E7"/>
    <w:rsid w:val="003F489A"/>
    <w:rsid w:val="003F4A0D"/>
    <w:rsid w:val="00422EAB"/>
    <w:rsid w:val="00444BFB"/>
    <w:rsid w:val="00452B6B"/>
    <w:rsid w:val="004A0091"/>
    <w:rsid w:val="004C0C85"/>
    <w:rsid w:val="004C3BDE"/>
    <w:rsid w:val="004E30D6"/>
    <w:rsid w:val="004E5749"/>
    <w:rsid w:val="004E651F"/>
    <w:rsid w:val="0050561E"/>
    <w:rsid w:val="005223AF"/>
    <w:rsid w:val="00541A32"/>
    <w:rsid w:val="005671EE"/>
    <w:rsid w:val="00575FAF"/>
    <w:rsid w:val="00593E8D"/>
    <w:rsid w:val="0059498C"/>
    <w:rsid w:val="005C6B68"/>
    <w:rsid w:val="005E51F7"/>
    <w:rsid w:val="00600A25"/>
    <w:rsid w:val="00627718"/>
    <w:rsid w:val="006437C0"/>
    <w:rsid w:val="0064558D"/>
    <w:rsid w:val="0065175D"/>
    <w:rsid w:val="00686AAA"/>
    <w:rsid w:val="006974B7"/>
    <w:rsid w:val="006A550A"/>
    <w:rsid w:val="006B37B7"/>
    <w:rsid w:val="006C07C4"/>
    <w:rsid w:val="006C5AF9"/>
    <w:rsid w:val="006C6C22"/>
    <w:rsid w:val="006F0AE0"/>
    <w:rsid w:val="00707AED"/>
    <w:rsid w:val="00712638"/>
    <w:rsid w:val="007218AD"/>
    <w:rsid w:val="00723DD2"/>
    <w:rsid w:val="00732E8C"/>
    <w:rsid w:val="00733FC0"/>
    <w:rsid w:val="00760D0B"/>
    <w:rsid w:val="00761FD0"/>
    <w:rsid w:val="00771FD1"/>
    <w:rsid w:val="00772CA1"/>
    <w:rsid w:val="00775330"/>
    <w:rsid w:val="00781575"/>
    <w:rsid w:val="007851BE"/>
    <w:rsid w:val="00790214"/>
    <w:rsid w:val="00793306"/>
    <w:rsid w:val="007C3024"/>
    <w:rsid w:val="007E1E74"/>
    <w:rsid w:val="007E58BF"/>
    <w:rsid w:val="007F0956"/>
    <w:rsid w:val="0080391C"/>
    <w:rsid w:val="00811134"/>
    <w:rsid w:val="0085230C"/>
    <w:rsid w:val="00862FC5"/>
    <w:rsid w:val="0087182F"/>
    <w:rsid w:val="0087509D"/>
    <w:rsid w:val="00894189"/>
    <w:rsid w:val="008A3CB7"/>
    <w:rsid w:val="008A5825"/>
    <w:rsid w:val="008B3521"/>
    <w:rsid w:val="008C7D5F"/>
    <w:rsid w:val="008D7B9E"/>
    <w:rsid w:val="008E2900"/>
    <w:rsid w:val="009047EA"/>
    <w:rsid w:val="00914267"/>
    <w:rsid w:val="00934C64"/>
    <w:rsid w:val="00942081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E25CE"/>
    <w:rsid w:val="00A03C84"/>
    <w:rsid w:val="00A05B9B"/>
    <w:rsid w:val="00A10CDA"/>
    <w:rsid w:val="00A13B6C"/>
    <w:rsid w:val="00A47E94"/>
    <w:rsid w:val="00A712E4"/>
    <w:rsid w:val="00AA7734"/>
    <w:rsid w:val="00AB6E7F"/>
    <w:rsid w:val="00AC4ACB"/>
    <w:rsid w:val="00AE22BA"/>
    <w:rsid w:val="00AE6A9D"/>
    <w:rsid w:val="00AE6AC6"/>
    <w:rsid w:val="00AF4A06"/>
    <w:rsid w:val="00B23DA2"/>
    <w:rsid w:val="00B36BA5"/>
    <w:rsid w:val="00B509FC"/>
    <w:rsid w:val="00B73E90"/>
    <w:rsid w:val="00B95782"/>
    <w:rsid w:val="00BA422D"/>
    <w:rsid w:val="00BC5DA7"/>
    <w:rsid w:val="00BD221F"/>
    <w:rsid w:val="00BF6CA4"/>
    <w:rsid w:val="00C022B4"/>
    <w:rsid w:val="00C1539D"/>
    <w:rsid w:val="00C21238"/>
    <w:rsid w:val="00C26ED0"/>
    <w:rsid w:val="00C3045F"/>
    <w:rsid w:val="00C508D8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45F8"/>
    <w:rsid w:val="00D2626C"/>
    <w:rsid w:val="00D3016A"/>
    <w:rsid w:val="00D317AD"/>
    <w:rsid w:val="00D327D3"/>
    <w:rsid w:val="00D32C87"/>
    <w:rsid w:val="00D5060E"/>
    <w:rsid w:val="00D51311"/>
    <w:rsid w:val="00D64B46"/>
    <w:rsid w:val="00D70488"/>
    <w:rsid w:val="00D742E0"/>
    <w:rsid w:val="00DE4EAE"/>
    <w:rsid w:val="00E00F3F"/>
    <w:rsid w:val="00E01AA0"/>
    <w:rsid w:val="00E06DC1"/>
    <w:rsid w:val="00E20F17"/>
    <w:rsid w:val="00E279FB"/>
    <w:rsid w:val="00E33AD5"/>
    <w:rsid w:val="00E56012"/>
    <w:rsid w:val="00E6324A"/>
    <w:rsid w:val="00E63639"/>
    <w:rsid w:val="00E668EE"/>
    <w:rsid w:val="00E90756"/>
    <w:rsid w:val="00E93F3B"/>
    <w:rsid w:val="00E97AE3"/>
    <w:rsid w:val="00EA6950"/>
    <w:rsid w:val="00EB5853"/>
    <w:rsid w:val="00EC08A9"/>
    <w:rsid w:val="00EE30FE"/>
    <w:rsid w:val="00EF0DAF"/>
    <w:rsid w:val="00F028A3"/>
    <w:rsid w:val="00F064C0"/>
    <w:rsid w:val="00F43D06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provincial/officer5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8DB3E-5F62-4581-801A-8A8BB04B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7</Pages>
  <Words>1085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2015-06-30T10:07:00Z</cp:lastPrinted>
  <dcterms:created xsi:type="dcterms:W3CDTF">2015-07-10T02:51:00Z</dcterms:created>
  <dcterms:modified xsi:type="dcterms:W3CDTF">2015-07-10T02:51:00Z</dcterms:modified>
</cp:coreProperties>
</file>